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E61" w:rsidRPr="00AA3787" w:rsidRDefault="00C21E61" w:rsidP="000A5ABB">
      <w:pPr>
        <w:jc w:val="both"/>
        <w:rPr>
          <w:b/>
        </w:rPr>
      </w:pPr>
      <w:r w:rsidRPr="00AA3787">
        <w:rPr>
          <w:b/>
        </w:rPr>
        <w:t>Adı Soyadı:</w:t>
      </w:r>
      <w:r w:rsidRPr="00AA3787">
        <w:rPr>
          <w:b/>
        </w:rPr>
        <w:tab/>
      </w:r>
      <w:r w:rsidRPr="00AA3787">
        <w:rPr>
          <w:b/>
        </w:rPr>
        <w:tab/>
        <w:t xml:space="preserve">                                                                                      Tarih:</w:t>
      </w:r>
      <w:r>
        <w:rPr>
          <w:b/>
        </w:rPr>
        <w:t>…………</w:t>
      </w:r>
    </w:p>
    <w:p w:rsidR="00C21E61" w:rsidRPr="00AA3787" w:rsidRDefault="00C21E61" w:rsidP="000A5ABB">
      <w:pPr>
        <w:jc w:val="both"/>
        <w:rPr>
          <w:b/>
        </w:rPr>
      </w:pPr>
      <w:r w:rsidRPr="00AA3787">
        <w:rPr>
          <w:b/>
        </w:rPr>
        <w:t>No:</w:t>
      </w:r>
    </w:p>
    <w:p w:rsidR="00C21E61" w:rsidRPr="00AA3787" w:rsidRDefault="00C21E61" w:rsidP="000A5ABB">
      <w:pPr>
        <w:jc w:val="both"/>
        <w:rPr>
          <w:b/>
        </w:rPr>
      </w:pPr>
      <w:r w:rsidRPr="00AA3787">
        <w:rPr>
          <w:b/>
        </w:rPr>
        <w:t xml:space="preserve">Sınıfı: </w:t>
      </w:r>
      <w:r>
        <w:rPr>
          <w:b/>
        </w:rPr>
        <w:t>8/A</w:t>
      </w:r>
    </w:p>
    <w:p w:rsidR="00C21E61" w:rsidRPr="00AA3787" w:rsidRDefault="00C21E61" w:rsidP="000A5ABB">
      <w:pPr>
        <w:jc w:val="both"/>
        <w:rPr>
          <w:b/>
        </w:rPr>
      </w:pPr>
    </w:p>
    <w:p w:rsidR="00C21E61" w:rsidRDefault="00C21E61" w:rsidP="000A5ABB">
      <w:pPr>
        <w:jc w:val="center"/>
        <w:rPr>
          <w:b/>
        </w:rPr>
      </w:pPr>
      <w:r w:rsidRPr="00AA3787">
        <w:rPr>
          <w:b/>
        </w:rPr>
        <w:t>201</w:t>
      </w:r>
      <w:r>
        <w:rPr>
          <w:b/>
        </w:rPr>
        <w:t>…</w:t>
      </w:r>
      <w:r w:rsidRPr="00AA3787">
        <w:rPr>
          <w:b/>
        </w:rPr>
        <w:t>-201</w:t>
      </w:r>
      <w:r>
        <w:rPr>
          <w:b/>
        </w:rPr>
        <w:t>…</w:t>
      </w:r>
      <w:r w:rsidRPr="00AA3787">
        <w:rPr>
          <w:b/>
        </w:rPr>
        <w:t xml:space="preserve"> EĞİTİM - ÖĞRETİM YILI </w:t>
      </w:r>
      <w:r>
        <w:rPr>
          <w:b/>
        </w:rPr>
        <w:t>………………</w:t>
      </w:r>
      <w:r w:rsidRPr="00AA3787">
        <w:rPr>
          <w:b/>
        </w:rPr>
        <w:t xml:space="preserve"> ORTA OKULU FEN VE TEKNOLOJİ DERSİ 8. SINIF 1.DÖNEM 1.YAZILI SORULARI</w:t>
      </w:r>
    </w:p>
    <w:p w:rsidR="00C21E61" w:rsidRDefault="00C21E61" w:rsidP="00823640">
      <w:pPr>
        <w:rPr>
          <w:rFonts w:ascii="Verdana" w:hAnsi="Verdana"/>
          <w:b/>
          <w:bCs/>
          <w:sz w:val="32"/>
          <w:szCs w:val="32"/>
        </w:rPr>
      </w:pPr>
    </w:p>
    <w:p w:rsidR="00C21E61" w:rsidRPr="00A62D3B" w:rsidRDefault="00C21E61" w:rsidP="00823640">
      <w:pPr>
        <w:rPr>
          <w:rFonts w:ascii="Verdana" w:hAnsi="Verdana"/>
          <w:b/>
          <w:bCs/>
          <w:sz w:val="20"/>
          <w:szCs w:val="20"/>
        </w:rPr>
      </w:pPr>
      <w:r w:rsidRPr="000A5ABB">
        <w:rPr>
          <w:rFonts w:ascii="Verdana" w:hAnsi="Verdana"/>
          <w:b/>
          <w:bCs/>
          <w:sz w:val="32"/>
          <w:szCs w:val="32"/>
        </w:rPr>
        <w:t>1</w:t>
      </w:r>
      <w:r>
        <w:rPr>
          <w:rFonts w:ascii="Verdana" w:hAnsi="Verdana"/>
          <w:b/>
          <w:bCs/>
          <w:sz w:val="20"/>
          <w:szCs w:val="20"/>
        </w:rPr>
        <w:t>.</w:t>
      </w:r>
    </w:p>
    <w:tbl>
      <w:tblPr>
        <w:tblW w:w="0" w:type="auto"/>
        <w:tblInd w:w="472" w:type="dxa"/>
        <w:tblBorders>
          <w:top w:val="single" w:sz="12" w:space="0" w:color="993300"/>
          <w:left w:val="single" w:sz="12" w:space="0" w:color="993300"/>
          <w:bottom w:val="single" w:sz="12" w:space="0" w:color="993300"/>
          <w:right w:val="single" w:sz="12" w:space="0" w:color="993300"/>
          <w:insideH w:val="single" w:sz="12" w:space="0" w:color="993300"/>
          <w:insideV w:val="single" w:sz="12" w:space="0" w:color="993300"/>
        </w:tblBorders>
        <w:tblLook w:val="01E0"/>
      </w:tblPr>
      <w:tblGrid>
        <w:gridCol w:w="4880"/>
        <w:gridCol w:w="425"/>
        <w:gridCol w:w="425"/>
      </w:tblGrid>
      <w:tr w:rsidR="00C21E61" w:rsidTr="00802816">
        <w:tc>
          <w:tcPr>
            <w:tcW w:w="0" w:type="auto"/>
            <w:tcBorders>
              <w:top w:val="nil"/>
              <w:left w:val="nil"/>
            </w:tcBorders>
          </w:tcPr>
          <w:p w:rsidR="00C21E61" w:rsidRPr="00802816" w:rsidRDefault="00C21E61" w:rsidP="00E93935">
            <w:pPr>
              <w:rPr>
                <w:rFonts w:ascii="Verdana" w:hAnsi="Verdana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0" w:type="auto"/>
          </w:tcPr>
          <w:p w:rsidR="00C21E61" w:rsidRPr="00802816" w:rsidRDefault="00C21E61" w:rsidP="00E93935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02816">
              <w:rPr>
                <w:rFonts w:ascii="Verdana" w:hAnsi="Verdana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0" w:type="auto"/>
          </w:tcPr>
          <w:p w:rsidR="00C21E61" w:rsidRPr="00802816" w:rsidRDefault="00C21E61" w:rsidP="00E93935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02816">
              <w:rPr>
                <w:rFonts w:ascii="Verdana" w:hAnsi="Verdana"/>
                <w:b/>
                <w:bCs/>
                <w:sz w:val="20"/>
                <w:szCs w:val="20"/>
              </w:rPr>
              <w:t>Y</w:t>
            </w:r>
          </w:p>
        </w:tc>
      </w:tr>
      <w:tr w:rsidR="00C21E61" w:rsidTr="00802816">
        <w:tc>
          <w:tcPr>
            <w:tcW w:w="0" w:type="auto"/>
            <w:vAlign w:val="center"/>
          </w:tcPr>
          <w:p w:rsidR="00C21E61" w:rsidRPr="00802816" w:rsidRDefault="00C21E61" w:rsidP="00E93935">
            <w:pPr>
              <w:rPr>
                <w:rFonts w:ascii="Verdana" w:hAnsi="Verdana"/>
                <w:sz w:val="20"/>
                <w:szCs w:val="20"/>
              </w:rPr>
            </w:pPr>
            <w:r w:rsidRPr="00802816">
              <w:rPr>
                <w:rFonts w:ascii="Verdana" w:hAnsi="Verdana"/>
                <w:sz w:val="20"/>
                <w:szCs w:val="20"/>
              </w:rPr>
              <w:t>Kalıtım maddesi eşlenerek iki katına çıkar.</w:t>
            </w:r>
          </w:p>
        </w:tc>
        <w:tc>
          <w:tcPr>
            <w:tcW w:w="0" w:type="auto"/>
            <w:vAlign w:val="center"/>
          </w:tcPr>
          <w:p w:rsidR="00C21E61" w:rsidRPr="00802816" w:rsidRDefault="00C21E61" w:rsidP="00802816">
            <w:pPr>
              <w:jc w:val="center"/>
              <w:rPr>
                <w:rFonts w:ascii="Verdana" w:hAnsi="Verdana"/>
                <w:b/>
                <w:bCs/>
                <w:color w:val="FF0000"/>
              </w:rPr>
            </w:pPr>
            <w:r w:rsidRPr="00802816">
              <w:rPr>
                <w:rFonts w:ascii="Verdana" w:hAnsi="Verdana"/>
                <w:b/>
                <w:bCs/>
                <w:color w:val="FF0000"/>
              </w:rPr>
              <w:t>√</w:t>
            </w:r>
          </w:p>
        </w:tc>
        <w:tc>
          <w:tcPr>
            <w:tcW w:w="0" w:type="auto"/>
            <w:vAlign w:val="center"/>
          </w:tcPr>
          <w:p w:rsidR="00C21E61" w:rsidRPr="00802816" w:rsidRDefault="00C21E61" w:rsidP="00802816">
            <w:pPr>
              <w:jc w:val="center"/>
              <w:rPr>
                <w:rFonts w:ascii="Verdana" w:hAnsi="Verdana"/>
                <w:b/>
                <w:bCs/>
                <w:color w:val="FF0000"/>
              </w:rPr>
            </w:pPr>
            <w:r w:rsidRPr="00802816">
              <w:rPr>
                <w:rFonts w:ascii="Verdana" w:hAnsi="Verdana"/>
                <w:b/>
                <w:bCs/>
                <w:color w:val="FF0000"/>
              </w:rPr>
              <w:t>√</w:t>
            </w:r>
          </w:p>
        </w:tc>
      </w:tr>
      <w:tr w:rsidR="00C21E61" w:rsidTr="00802816">
        <w:tc>
          <w:tcPr>
            <w:tcW w:w="0" w:type="auto"/>
            <w:vAlign w:val="center"/>
          </w:tcPr>
          <w:p w:rsidR="00C21E61" w:rsidRPr="00802816" w:rsidRDefault="00C21E61" w:rsidP="00E93935">
            <w:pPr>
              <w:rPr>
                <w:rFonts w:ascii="Verdana" w:hAnsi="Verdana"/>
                <w:sz w:val="20"/>
                <w:szCs w:val="20"/>
              </w:rPr>
            </w:pPr>
            <w:r w:rsidRPr="00802816">
              <w:rPr>
                <w:rFonts w:ascii="Verdana" w:hAnsi="Verdana"/>
                <w:sz w:val="20"/>
                <w:szCs w:val="20"/>
              </w:rPr>
              <w:t>Bölünme sonucunda hücre sayısı artar.</w:t>
            </w:r>
          </w:p>
          <w:p w:rsidR="00C21E61" w:rsidRPr="00802816" w:rsidRDefault="00C21E61" w:rsidP="00E9393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21E61" w:rsidRPr="00802816" w:rsidRDefault="00C21E61" w:rsidP="00802816">
            <w:pPr>
              <w:jc w:val="center"/>
              <w:rPr>
                <w:rFonts w:ascii="Verdana" w:hAnsi="Verdana"/>
                <w:b/>
                <w:bCs/>
                <w:color w:val="FF0000"/>
              </w:rPr>
            </w:pPr>
            <w:r w:rsidRPr="00802816">
              <w:rPr>
                <w:rFonts w:ascii="Verdana" w:hAnsi="Verdana"/>
                <w:b/>
                <w:bCs/>
                <w:color w:val="FF0000"/>
              </w:rPr>
              <w:t>√</w:t>
            </w:r>
          </w:p>
        </w:tc>
        <w:tc>
          <w:tcPr>
            <w:tcW w:w="0" w:type="auto"/>
            <w:vAlign w:val="center"/>
          </w:tcPr>
          <w:p w:rsidR="00C21E61" w:rsidRPr="00802816" w:rsidRDefault="00C21E61" w:rsidP="00802816">
            <w:pPr>
              <w:jc w:val="center"/>
              <w:rPr>
                <w:rFonts w:ascii="Verdana" w:hAnsi="Verdana"/>
                <w:b/>
                <w:bCs/>
                <w:color w:val="FF0000"/>
              </w:rPr>
            </w:pPr>
            <w:r w:rsidRPr="00802816">
              <w:rPr>
                <w:rFonts w:ascii="Verdana" w:hAnsi="Verdana"/>
                <w:b/>
                <w:bCs/>
                <w:color w:val="FF0000"/>
              </w:rPr>
              <w:t>√</w:t>
            </w:r>
          </w:p>
        </w:tc>
      </w:tr>
      <w:tr w:rsidR="00C21E61" w:rsidTr="00802816">
        <w:tc>
          <w:tcPr>
            <w:tcW w:w="0" w:type="auto"/>
            <w:vAlign w:val="center"/>
          </w:tcPr>
          <w:p w:rsidR="00C21E61" w:rsidRPr="00802816" w:rsidRDefault="00C21E61" w:rsidP="00E93935">
            <w:pPr>
              <w:rPr>
                <w:rFonts w:ascii="Verdana" w:hAnsi="Verdana"/>
                <w:sz w:val="20"/>
                <w:szCs w:val="20"/>
              </w:rPr>
            </w:pPr>
            <w:r w:rsidRPr="00802816">
              <w:rPr>
                <w:rFonts w:ascii="Verdana" w:hAnsi="Verdana"/>
                <w:sz w:val="20"/>
                <w:szCs w:val="20"/>
              </w:rPr>
              <w:t>Kromozomlar arasında parça değişimi görülür.</w:t>
            </w:r>
          </w:p>
        </w:tc>
        <w:tc>
          <w:tcPr>
            <w:tcW w:w="0" w:type="auto"/>
            <w:vAlign w:val="center"/>
          </w:tcPr>
          <w:p w:rsidR="00C21E61" w:rsidRPr="00802816" w:rsidRDefault="00C21E61" w:rsidP="00802816">
            <w:pPr>
              <w:jc w:val="center"/>
              <w:rPr>
                <w:rFonts w:ascii="Verdana" w:hAnsi="Verdana"/>
                <w:b/>
                <w:bCs/>
                <w:color w:val="FF0000"/>
              </w:rPr>
            </w:pPr>
            <w:r w:rsidRPr="00802816">
              <w:rPr>
                <w:rFonts w:ascii="Verdana" w:hAnsi="Verdana"/>
                <w:b/>
                <w:bCs/>
                <w:color w:val="FF0000"/>
              </w:rPr>
              <w:t>√</w:t>
            </w:r>
          </w:p>
        </w:tc>
        <w:tc>
          <w:tcPr>
            <w:tcW w:w="0" w:type="auto"/>
            <w:vAlign w:val="center"/>
          </w:tcPr>
          <w:p w:rsidR="00C21E61" w:rsidRPr="00802816" w:rsidRDefault="00C21E61" w:rsidP="00802816">
            <w:pPr>
              <w:jc w:val="center"/>
              <w:rPr>
                <w:rFonts w:ascii="Verdana" w:hAnsi="Verdana"/>
                <w:b/>
                <w:bCs/>
                <w:color w:val="FF0000"/>
              </w:rPr>
            </w:pPr>
          </w:p>
        </w:tc>
      </w:tr>
      <w:tr w:rsidR="00C21E61" w:rsidTr="00802816">
        <w:tc>
          <w:tcPr>
            <w:tcW w:w="0" w:type="auto"/>
            <w:vAlign w:val="center"/>
          </w:tcPr>
          <w:p w:rsidR="00C21E61" w:rsidRPr="00802816" w:rsidRDefault="00C21E61" w:rsidP="00E93935">
            <w:pPr>
              <w:rPr>
                <w:rFonts w:ascii="Verdana" w:hAnsi="Verdana"/>
                <w:sz w:val="20"/>
                <w:szCs w:val="20"/>
              </w:rPr>
            </w:pPr>
            <w:r w:rsidRPr="00802816">
              <w:rPr>
                <w:rFonts w:ascii="Verdana" w:hAnsi="Verdana"/>
                <w:sz w:val="20"/>
                <w:szCs w:val="20"/>
              </w:rPr>
              <w:t>Kromozom sayısı değişmez.</w:t>
            </w:r>
          </w:p>
          <w:p w:rsidR="00C21E61" w:rsidRPr="00802816" w:rsidRDefault="00C21E61" w:rsidP="00E9393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21E61" w:rsidRPr="00802816" w:rsidRDefault="00C21E61" w:rsidP="00802816">
            <w:pPr>
              <w:jc w:val="center"/>
              <w:rPr>
                <w:rFonts w:ascii="Verdana" w:hAnsi="Verdana"/>
                <w:b/>
                <w:bCs/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C21E61" w:rsidRPr="00802816" w:rsidRDefault="00C21E61" w:rsidP="00802816">
            <w:pPr>
              <w:jc w:val="center"/>
              <w:rPr>
                <w:rFonts w:ascii="Verdana" w:hAnsi="Verdana"/>
                <w:b/>
                <w:bCs/>
                <w:color w:val="FF0000"/>
              </w:rPr>
            </w:pPr>
            <w:r w:rsidRPr="00802816">
              <w:rPr>
                <w:rFonts w:ascii="Verdana" w:hAnsi="Verdana"/>
                <w:b/>
                <w:bCs/>
                <w:color w:val="FF0000"/>
              </w:rPr>
              <w:t>√</w:t>
            </w:r>
          </w:p>
        </w:tc>
      </w:tr>
    </w:tbl>
    <w:p w:rsidR="00C21E61" w:rsidRPr="00920AE9" w:rsidRDefault="00C21E61" w:rsidP="000A5ABB">
      <w:pPr>
        <w:ind w:left="180"/>
        <w:rPr>
          <w:rFonts w:ascii="Verdana" w:hAnsi="Verdana"/>
          <w:sz w:val="20"/>
          <w:szCs w:val="20"/>
        </w:rPr>
      </w:pPr>
    </w:p>
    <w:p w:rsidR="00C21E61" w:rsidRDefault="00C21E61" w:rsidP="000A5ABB">
      <w:pPr>
        <w:ind w:left="1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Yukarıdaki tabloda hücre bölünmesi ile ilgili bazı bilgiler verilmiştir.</w:t>
      </w:r>
    </w:p>
    <w:p w:rsidR="00C21E61" w:rsidRDefault="00C21E61" w:rsidP="000A5ABB">
      <w:pPr>
        <w:spacing w:before="120"/>
        <w:ind w:left="181"/>
        <w:rPr>
          <w:rFonts w:ascii="Verdana" w:hAnsi="Verdana"/>
          <w:b/>
          <w:bCs/>
          <w:sz w:val="20"/>
          <w:szCs w:val="20"/>
        </w:rPr>
      </w:pPr>
      <w:r w:rsidRPr="00A62D3B">
        <w:rPr>
          <w:rFonts w:ascii="Verdana" w:hAnsi="Verdana"/>
          <w:b/>
          <w:bCs/>
          <w:sz w:val="20"/>
          <w:szCs w:val="20"/>
        </w:rPr>
        <w:t>Tabloda verilenlere göre X ve Y yerine hangi hücre bölünmesi ya da bölünmeleri yazılmalıdır?</w:t>
      </w:r>
      <w:r w:rsidRPr="000A5ABB"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(6 PUAN)</w:t>
      </w:r>
    </w:p>
    <w:p w:rsidR="00C21E61" w:rsidRPr="00A62D3B" w:rsidRDefault="00C21E61" w:rsidP="000A5ABB">
      <w:pPr>
        <w:spacing w:before="120"/>
        <w:ind w:left="181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 </w:t>
      </w:r>
      <w:r w:rsidRPr="00A62D3B">
        <w:rPr>
          <w:rFonts w:ascii="Verdana" w:hAnsi="Verdana"/>
          <w:b/>
          <w:bCs/>
          <w:sz w:val="20"/>
          <w:szCs w:val="20"/>
          <w:u w:val="single"/>
        </w:rPr>
        <w:t>X</w:t>
      </w:r>
      <w:r w:rsidRPr="00A62D3B">
        <w:rPr>
          <w:rFonts w:ascii="Verdana" w:hAnsi="Verdana"/>
          <w:b/>
          <w:bCs/>
          <w:sz w:val="20"/>
          <w:szCs w:val="20"/>
        </w:rPr>
        <w:tab/>
      </w:r>
      <w:r w:rsidRPr="00A62D3B">
        <w:rPr>
          <w:rFonts w:ascii="Verdana" w:hAnsi="Verdana"/>
          <w:b/>
          <w:bCs/>
          <w:sz w:val="20"/>
          <w:szCs w:val="20"/>
        </w:rPr>
        <w:tab/>
        <w:t xml:space="preserve">   </w:t>
      </w:r>
      <w:r w:rsidRPr="00A62D3B">
        <w:rPr>
          <w:rFonts w:ascii="Verdana" w:hAnsi="Verdana"/>
          <w:b/>
          <w:bCs/>
          <w:sz w:val="20"/>
          <w:szCs w:val="20"/>
          <w:u w:val="single"/>
        </w:rPr>
        <w:t>Y</w:t>
      </w:r>
    </w:p>
    <w:p w:rsidR="00C21E61" w:rsidRDefault="00C21E61" w:rsidP="000A5ABB">
      <w:pPr>
        <w:spacing w:before="120"/>
        <w:ind w:left="18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Mitoz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Mitoz</w:t>
      </w:r>
    </w:p>
    <w:p w:rsidR="00C21E61" w:rsidRDefault="00C21E61" w:rsidP="000A5ABB">
      <w:pPr>
        <w:spacing w:before="120"/>
        <w:ind w:left="18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B)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Mayoz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Mayoz</w:t>
      </w:r>
    </w:p>
    <w:p w:rsidR="00C21E61" w:rsidRDefault="00C21E61" w:rsidP="000A5ABB">
      <w:pPr>
        <w:spacing w:before="120"/>
        <w:ind w:left="18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Mayoz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Mitoz</w:t>
      </w:r>
    </w:p>
    <w:p w:rsidR="00C21E61" w:rsidRPr="00A62D3B" w:rsidRDefault="00C21E61" w:rsidP="000A5ABB">
      <w:pPr>
        <w:spacing w:before="120"/>
        <w:ind w:left="18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D)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Mitoz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Mayoz</w:t>
      </w:r>
    </w:p>
    <w:p w:rsidR="00C21E61" w:rsidRDefault="00C21E61" w:rsidP="004747E7">
      <w:pPr>
        <w:rPr>
          <w:rFonts w:ascii="Verdana" w:hAnsi="Verdana"/>
          <w:b/>
          <w:sz w:val="32"/>
          <w:szCs w:val="32"/>
        </w:rPr>
      </w:pPr>
    </w:p>
    <w:p w:rsidR="00C21E61" w:rsidRDefault="00C21E61" w:rsidP="004747E7">
      <w:pPr>
        <w:rPr>
          <w:b/>
        </w:rPr>
      </w:pPr>
      <w:r w:rsidRPr="00942AF2">
        <w:rPr>
          <w:rFonts w:ascii="Verdana" w:hAnsi="Verdana"/>
          <w:b/>
          <w:sz w:val="32"/>
          <w:szCs w:val="32"/>
        </w:rPr>
        <w:t>2</w:t>
      </w:r>
      <w:r w:rsidRPr="00823640">
        <w:rPr>
          <w:rFonts w:ascii="Vrinda" w:hAnsi="Vrinda" w:cs="Vrinda"/>
          <w:b/>
          <w:sz w:val="32"/>
          <w:szCs w:val="32"/>
        </w:rPr>
        <w:t>.</w:t>
      </w:r>
      <w:r w:rsidRPr="00836CA8">
        <w:rPr>
          <w:b/>
        </w:rPr>
        <w:t xml:space="preserve"> </w:t>
      </w:r>
      <w:r w:rsidRPr="00AA3787">
        <w:rPr>
          <w:b/>
        </w:rPr>
        <w:t>DNA’nın bir zincirinde görülen bazların diziliş sırası AATCCGAAGCAT şeklindedir. Bu dizinin ikinci zincirindeki bazların sıralanışı</w:t>
      </w:r>
      <w:r>
        <w:rPr>
          <w:b/>
        </w:rPr>
        <w:t xml:space="preserve"> nasıldır?</w:t>
      </w:r>
      <w:r w:rsidRPr="00AA3787">
        <w:rPr>
          <w:b/>
        </w:rPr>
        <w:t xml:space="preserve"> </w:t>
      </w:r>
      <w:r>
        <w:rPr>
          <w:b/>
        </w:rPr>
        <w:t>(7 PUAN)</w:t>
      </w:r>
    </w:p>
    <w:p w:rsidR="00C21E61" w:rsidRDefault="00C21E61" w:rsidP="004747E7"/>
    <w:p w:rsidR="00C21E61" w:rsidRDefault="00C21E61" w:rsidP="004747E7"/>
    <w:p w:rsidR="00C21E61" w:rsidRDefault="00C21E61" w:rsidP="004747E7"/>
    <w:p w:rsidR="00C21E61" w:rsidRDefault="00C21E61" w:rsidP="004747E7"/>
    <w:p w:rsidR="00C21E61" w:rsidRDefault="00C21E61" w:rsidP="004747E7"/>
    <w:p w:rsidR="00C21E61" w:rsidRPr="00AA3787" w:rsidRDefault="00C21E61" w:rsidP="004747E7">
      <w:pPr>
        <w:rPr>
          <w:b/>
        </w:rPr>
      </w:pPr>
      <w:r w:rsidRPr="00942AF2">
        <w:rPr>
          <w:rFonts w:ascii="Verdana" w:hAnsi="Verdana"/>
          <w:b/>
          <w:sz w:val="32"/>
          <w:szCs w:val="32"/>
        </w:rPr>
        <w:t>3</w:t>
      </w:r>
      <w:r>
        <w:rPr>
          <w:b/>
          <w:sz w:val="32"/>
          <w:szCs w:val="32"/>
        </w:rPr>
        <w:t>.</w:t>
      </w:r>
      <w:r w:rsidRPr="00AA3787">
        <w:rPr>
          <w:b/>
        </w:rPr>
        <w:t>(K) kahverengi göz</w:t>
      </w:r>
      <w:r>
        <w:rPr>
          <w:b/>
        </w:rPr>
        <w:t xml:space="preserve"> rengi</w:t>
      </w:r>
      <w:r w:rsidRPr="00AA3787">
        <w:rPr>
          <w:b/>
        </w:rPr>
        <w:t xml:space="preserve"> geni, (k) yeşil göz rengi genini temsil etmektedir. Bu duruma göre</w:t>
      </w:r>
    </w:p>
    <w:p w:rsidR="00C21E61" w:rsidRPr="00AA3787" w:rsidRDefault="00C21E61" w:rsidP="004747E7">
      <w:pPr>
        <w:rPr>
          <w:b/>
        </w:rPr>
      </w:pPr>
      <w:r w:rsidRPr="00AA3787">
        <w:rPr>
          <w:b/>
        </w:rPr>
        <w:t>Yeşil gözlü bir babayla kahverengi gözlü bir annenin yeşil gözlü çocukları olmuştur.</w:t>
      </w:r>
    </w:p>
    <w:p w:rsidR="00C21E61" w:rsidRPr="00AA3787" w:rsidRDefault="00C21E61" w:rsidP="004747E7">
      <w:pPr>
        <w:rPr>
          <w:b/>
        </w:rPr>
      </w:pPr>
      <w:r w:rsidRPr="00AA3787">
        <w:rPr>
          <w:b/>
        </w:rPr>
        <w:t>Aşağıdaki seçeneklerden hangisinde bu ailenin genotipleri doğru olarak verilmiştir?</w:t>
      </w:r>
    </w:p>
    <w:p w:rsidR="00C21E61" w:rsidRPr="00AA3787" w:rsidRDefault="00C21E61" w:rsidP="004747E7">
      <w:pPr>
        <w:rPr>
          <w:b/>
        </w:rPr>
      </w:pPr>
      <w:r w:rsidRPr="00AA3787">
        <w:rPr>
          <w:b/>
        </w:rPr>
        <w:t>(Kahverengi göz rengi geni, yeşil göz rengi genine baskındır.)</w:t>
      </w:r>
      <w:r>
        <w:rPr>
          <w:b/>
        </w:rPr>
        <w:t xml:space="preserve"> (8 PUAN)</w:t>
      </w:r>
    </w:p>
    <w:p w:rsidR="00C21E61" w:rsidRPr="00AA3787" w:rsidRDefault="00C21E61" w:rsidP="004747E7"/>
    <w:p w:rsidR="00C21E61" w:rsidRPr="00AA3787" w:rsidRDefault="00C21E61" w:rsidP="004747E7">
      <w:r w:rsidRPr="00AA3787">
        <w:t>A) Anne: KK; Baba: kk; Çocuk: Kk</w:t>
      </w:r>
    </w:p>
    <w:p w:rsidR="00C21E61" w:rsidRPr="00AA3787" w:rsidRDefault="00C21E61" w:rsidP="004747E7">
      <w:r w:rsidRPr="00AA3787">
        <w:t>B) Anne: kk; Baba: Kk; Çocuk: kk</w:t>
      </w:r>
    </w:p>
    <w:p w:rsidR="00C21E61" w:rsidRPr="00AA3787" w:rsidRDefault="00C21E61" w:rsidP="004747E7">
      <w:r w:rsidRPr="00AA3787">
        <w:t>C) Anne: Kk; Baba: kk; Çocuk: kk</w:t>
      </w:r>
    </w:p>
    <w:p w:rsidR="00C21E61" w:rsidRPr="00AA3787" w:rsidRDefault="00C21E61" w:rsidP="004747E7">
      <w:r w:rsidRPr="00AA3787">
        <w:t>D) Anne: KK; Baba: KK; Çocuk: KK</w:t>
      </w:r>
    </w:p>
    <w:p w:rsidR="00C21E61" w:rsidRDefault="00C21E61" w:rsidP="004747E7">
      <w:pPr>
        <w:rPr>
          <w:rFonts w:ascii="Verdana" w:hAnsi="Verdana"/>
          <w:b/>
          <w:sz w:val="32"/>
          <w:szCs w:val="32"/>
        </w:rPr>
      </w:pPr>
    </w:p>
    <w:p w:rsidR="00C21E61" w:rsidRDefault="00C21E61" w:rsidP="004747E7">
      <w:pPr>
        <w:rPr>
          <w:rFonts w:ascii="Verdana" w:hAnsi="Verdana"/>
          <w:b/>
          <w:sz w:val="32"/>
          <w:szCs w:val="32"/>
        </w:rPr>
      </w:pPr>
    </w:p>
    <w:p w:rsidR="00C21E61" w:rsidRDefault="00C21E61" w:rsidP="004747E7">
      <w:pPr>
        <w:rPr>
          <w:rFonts w:ascii="Verdana" w:hAnsi="Verdana"/>
          <w:b/>
          <w:sz w:val="32"/>
          <w:szCs w:val="32"/>
        </w:rPr>
      </w:pPr>
    </w:p>
    <w:p w:rsidR="00C21E61" w:rsidRPr="00132D47" w:rsidRDefault="00C21E61" w:rsidP="004747E7">
      <w:pPr>
        <w:rPr>
          <w:b/>
        </w:rPr>
      </w:pPr>
      <w:r w:rsidRPr="00942AF2">
        <w:rPr>
          <w:rFonts w:ascii="Verdana" w:hAnsi="Verdana"/>
          <w:b/>
          <w:sz w:val="32"/>
          <w:szCs w:val="32"/>
        </w:rPr>
        <w:t>4</w:t>
      </w:r>
      <w:r>
        <w:rPr>
          <w:b/>
          <w:sz w:val="32"/>
          <w:szCs w:val="32"/>
        </w:rPr>
        <w:t>.</w:t>
      </w:r>
      <w:r w:rsidRPr="00132D47">
        <w:rPr>
          <w:b/>
        </w:rPr>
        <w:t>Renk körü taşıyıcı anne ile renk körü olmayan babanın;</w:t>
      </w:r>
    </w:p>
    <w:p w:rsidR="00C21E61" w:rsidRPr="00132D47" w:rsidRDefault="00C21E61" w:rsidP="004747E7">
      <w:pPr>
        <w:rPr>
          <w:b/>
        </w:rPr>
      </w:pPr>
      <w:r w:rsidRPr="00132D47">
        <w:rPr>
          <w:b/>
        </w:rPr>
        <w:t>a) Kızlarının,</w:t>
      </w:r>
    </w:p>
    <w:p w:rsidR="00C21E61" w:rsidRDefault="00C21E61" w:rsidP="004747E7">
      <w:pPr>
        <w:rPr>
          <w:b/>
        </w:rPr>
      </w:pPr>
      <w:r w:rsidRPr="00132D47">
        <w:rPr>
          <w:b/>
        </w:rPr>
        <w:t>b) Erkek çocuklarının renk körü olma olasılığı nedir?</w:t>
      </w:r>
      <w:r>
        <w:rPr>
          <w:b/>
        </w:rPr>
        <w:t xml:space="preserve"> (8 PUAN)</w:t>
      </w:r>
    </w:p>
    <w:p w:rsidR="00C21E61" w:rsidRDefault="00C21E61" w:rsidP="000A5ABB">
      <w:pPr>
        <w:jc w:val="both"/>
        <w:rPr>
          <w:rFonts w:ascii="Verdana" w:hAnsi="Verdana"/>
          <w:b/>
          <w:sz w:val="32"/>
          <w:szCs w:val="32"/>
        </w:rPr>
      </w:pPr>
    </w:p>
    <w:p w:rsidR="00C21E61" w:rsidRDefault="00C21E61" w:rsidP="000A5ABB">
      <w:pPr>
        <w:jc w:val="both"/>
        <w:rPr>
          <w:rFonts w:ascii="Verdana" w:hAnsi="Verdana"/>
          <w:b/>
          <w:sz w:val="32"/>
          <w:szCs w:val="32"/>
        </w:rPr>
      </w:pPr>
    </w:p>
    <w:p w:rsidR="00C21E61" w:rsidRDefault="00C21E61" w:rsidP="000A5ABB">
      <w:pPr>
        <w:jc w:val="both"/>
        <w:rPr>
          <w:rFonts w:ascii="Verdana" w:hAnsi="Verdana"/>
          <w:b/>
          <w:sz w:val="32"/>
          <w:szCs w:val="32"/>
        </w:rPr>
      </w:pPr>
    </w:p>
    <w:p w:rsidR="00C21E61" w:rsidRDefault="00C21E61" w:rsidP="000A5ABB">
      <w:pPr>
        <w:jc w:val="both"/>
        <w:rPr>
          <w:rFonts w:ascii="Verdana" w:hAnsi="Verdana"/>
          <w:b/>
          <w:sz w:val="32"/>
          <w:szCs w:val="32"/>
        </w:rPr>
      </w:pPr>
    </w:p>
    <w:p w:rsidR="00C21E61" w:rsidRDefault="00C21E61" w:rsidP="000A5ABB">
      <w:pPr>
        <w:jc w:val="both"/>
        <w:rPr>
          <w:rFonts w:ascii="Verdana" w:hAnsi="Verdana"/>
          <w:b/>
          <w:sz w:val="32"/>
          <w:szCs w:val="32"/>
        </w:rPr>
      </w:pPr>
    </w:p>
    <w:p w:rsidR="00C21E61" w:rsidRPr="000461EE" w:rsidRDefault="00C21E61" w:rsidP="000A5ABB">
      <w:pPr>
        <w:jc w:val="both"/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18" o:spid="_x0000_s1026" type="#_x0000_t75" style="position:absolute;left:0;text-align:left;margin-left:65.65pt;margin-top:43.15pt;width:447.75pt;height:60.75pt;z-index:-251658240;visibility:visible" wrapcoords="326 267 362 20533 21166 20533 21166 267 326 267">
            <v:imagedata r:id="rId5" o:title="" cropleft="-369f" cropright="-442f" grayscale="t" bilevel="t"/>
            <w10:wrap type="tight"/>
          </v:shape>
        </w:pict>
      </w:r>
      <w:r w:rsidRPr="00942AF2">
        <w:rPr>
          <w:rFonts w:ascii="Verdana" w:hAnsi="Verdana"/>
          <w:b/>
          <w:sz w:val="32"/>
          <w:szCs w:val="32"/>
        </w:rPr>
        <w:t>5</w:t>
      </w:r>
      <w:r>
        <w:rPr>
          <w:b/>
          <w:sz w:val="32"/>
          <w:szCs w:val="32"/>
        </w:rPr>
        <w:t>.</w:t>
      </w:r>
      <w:r w:rsidRPr="000461EE">
        <w:rPr>
          <w:b/>
        </w:rPr>
        <w:t>Aşağıdaki cümlelerde boş bırakılan yerlere uygun kelime ya da kelime grupları yazarak boşlukları doldurunuz. (</w:t>
      </w:r>
      <w:r>
        <w:rPr>
          <w:b/>
        </w:rPr>
        <w:t>2 X 8 = 16</w:t>
      </w:r>
      <w:r w:rsidRPr="000461EE">
        <w:rPr>
          <w:b/>
        </w:rPr>
        <w:t xml:space="preserve"> </w:t>
      </w:r>
      <w:r>
        <w:rPr>
          <w:b/>
        </w:rPr>
        <w:t>PUAN</w:t>
      </w:r>
      <w:r w:rsidRPr="000461EE">
        <w:rPr>
          <w:b/>
        </w:rPr>
        <w:t>)</w:t>
      </w:r>
    </w:p>
    <w:p w:rsidR="00C21E61" w:rsidRPr="00AA3787" w:rsidRDefault="00C21E61" w:rsidP="000A5ABB">
      <w:pPr>
        <w:jc w:val="both"/>
      </w:pPr>
    </w:p>
    <w:p w:rsidR="00C21E61" w:rsidRPr="00AA3787" w:rsidRDefault="00C21E61" w:rsidP="000A5ABB">
      <w:pPr>
        <w:numPr>
          <w:ilvl w:val="0"/>
          <w:numId w:val="1"/>
        </w:numPr>
        <w:spacing w:line="312" w:lineRule="auto"/>
        <w:ind w:left="357" w:hanging="357"/>
      </w:pPr>
      <w:r w:rsidRPr="00AA3787">
        <w:t>………………………………. olan bireylerin vücut hücrelerinde 46 kromozom yerine 47 kromozom vardır.</w:t>
      </w:r>
    </w:p>
    <w:p w:rsidR="00C21E61" w:rsidRPr="00AA3787" w:rsidRDefault="00C21E61" w:rsidP="000A5ABB">
      <w:pPr>
        <w:pStyle w:val="ListParagraph"/>
        <w:widowControl w:val="0"/>
        <w:numPr>
          <w:ilvl w:val="0"/>
          <w:numId w:val="1"/>
        </w:numPr>
        <w:spacing w:line="312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AA3787">
        <w:rPr>
          <w:rFonts w:ascii="Times New Roman" w:hAnsi="Times New Roman" w:cs="Times New Roman"/>
          <w:sz w:val="24"/>
          <w:szCs w:val="24"/>
        </w:rPr>
        <w:t>Bitki hücresinde sitoplazma bölünmesinde ……………………………. oluşur.</w:t>
      </w:r>
      <w:r w:rsidRPr="00AA3787">
        <w:rPr>
          <w:rFonts w:ascii="Times New Roman" w:hAnsi="Times New Roman" w:cs="Times New Roman"/>
          <w:sz w:val="24"/>
          <w:szCs w:val="24"/>
        </w:rPr>
        <w:tab/>
      </w:r>
    </w:p>
    <w:p w:rsidR="00C21E61" w:rsidRPr="00AA3787" w:rsidRDefault="00C21E61" w:rsidP="000A5ABB">
      <w:pPr>
        <w:pStyle w:val="ListParagraph"/>
        <w:widowControl w:val="0"/>
        <w:numPr>
          <w:ilvl w:val="0"/>
          <w:numId w:val="1"/>
        </w:numPr>
        <w:spacing w:line="312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AA3787">
        <w:rPr>
          <w:rFonts w:ascii="Times New Roman" w:hAnsi="Times New Roman" w:cs="Times New Roman"/>
          <w:sz w:val="24"/>
          <w:szCs w:val="24"/>
        </w:rPr>
        <w:t>Mendel çalışmalarını ……………………………… bitkisi ile yapmıştır.</w:t>
      </w:r>
    </w:p>
    <w:p w:rsidR="00C21E61" w:rsidRPr="00AA3787" w:rsidRDefault="00C21E61" w:rsidP="000A5ABB">
      <w:pPr>
        <w:pStyle w:val="ListParagraph"/>
        <w:widowControl w:val="0"/>
        <w:numPr>
          <w:ilvl w:val="0"/>
          <w:numId w:val="1"/>
        </w:numPr>
        <w:spacing w:line="312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AA3787">
        <w:rPr>
          <w:rFonts w:ascii="Times New Roman" w:hAnsi="Times New Roman" w:cs="Times New Roman"/>
          <w:sz w:val="24"/>
          <w:szCs w:val="24"/>
        </w:rPr>
        <w:t>Canlının genetik yapısında yer alan özelliklere …………………… denir</w:t>
      </w:r>
    </w:p>
    <w:p w:rsidR="00C21E61" w:rsidRPr="00AA3787" w:rsidRDefault="00C21E61" w:rsidP="000A5ABB">
      <w:pPr>
        <w:pStyle w:val="ListParagraph"/>
        <w:widowControl w:val="0"/>
        <w:numPr>
          <w:ilvl w:val="0"/>
          <w:numId w:val="1"/>
        </w:numPr>
        <w:spacing w:line="312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AA3787">
        <w:rPr>
          <w:rFonts w:ascii="Times New Roman" w:hAnsi="Times New Roman" w:cs="Times New Roman"/>
          <w:sz w:val="24"/>
          <w:szCs w:val="24"/>
        </w:rPr>
        <w:t xml:space="preserve"> ……………………… hücre bölünmesinde parça değişimi gözlenmez.</w:t>
      </w:r>
    </w:p>
    <w:p w:rsidR="00C21E61" w:rsidRPr="00AA3787" w:rsidRDefault="00C21E61" w:rsidP="000A5ABB">
      <w:pPr>
        <w:pStyle w:val="ListParagraph"/>
        <w:widowControl w:val="0"/>
        <w:numPr>
          <w:ilvl w:val="0"/>
          <w:numId w:val="1"/>
        </w:numPr>
        <w:spacing w:line="312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AA3787">
        <w:rPr>
          <w:rFonts w:ascii="Times New Roman" w:hAnsi="Times New Roman" w:cs="Times New Roman"/>
          <w:sz w:val="24"/>
          <w:szCs w:val="24"/>
        </w:rPr>
        <w:t>Baskın genlerle birlikte kendi özelliğini göstermeyen genlere ………………………………… denir.</w:t>
      </w:r>
    </w:p>
    <w:p w:rsidR="00C21E61" w:rsidRPr="00AA3787" w:rsidRDefault="00C21E61" w:rsidP="000A5ABB">
      <w:pPr>
        <w:pStyle w:val="ListParagraph"/>
        <w:widowControl w:val="0"/>
        <w:numPr>
          <w:ilvl w:val="0"/>
          <w:numId w:val="1"/>
        </w:numPr>
        <w:spacing w:line="312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AA3787">
        <w:rPr>
          <w:rFonts w:ascii="Times New Roman" w:hAnsi="Times New Roman" w:cs="Times New Roman"/>
          <w:sz w:val="24"/>
          <w:szCs w:val="24"/>
        </w:rPr>
        <w:t>Tomurcuklanarak üreme bir ……………………… ……….…. şeklidir.</w:t>
      </w:r>
    </w:p>
    <w:p w:rsidR="00C21E61" w:rsidRPr="00AA3787" w:rsidRDefault="00C21E61" w:rsidP="000A5ABB">
      <w:pPr>
        <w:pStyle w:val="ListParagraph"/>
        <w:widowControl w:val="0"/>
        <w:numPr>
          <w:ilvl w:val="0"/>
          <w:numId w:val="1"/>
        </w:numPr>
        <w:spacing w:line="312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AA3787">
        <w:rPr>
          <w:rFonts w:ascii="Times New Roman" w:hAnsi="Times New Roman" w:cs="Times New Roman"/>
          <w:sz w:val="24"/>
          <w:szCs w:val="24"/>
        </w:rPr>
        <w:t>Canlıların dış görünümüne ………………………… denir.</w:t>
      </w:r>
    </w:p>
    <w:p w:rsidR="00C21E61" w:rsidRDefault="00C21E61"/>
    <w:p w:rsidR="00C21E61" w:rsidRPr="000A5ABB" w:rsidRDefault="00C21E61" w:rsidP="004747E7">
      <w:pPr>
        <w:jc w:val="both"/>
        <w:rPr>
          <w:b/>
        </w:rPr>
      </w:pPr>
      <w:r w:rsidRPr="00942AF2">
        <w:rPr>
          <w:rFonts w:ascii="Verdana" w:hAnsi="Verdana"/>
          <w:b/>
          <w:sz w:val="32"/>
          <w:szCs w:val="32"/>
        </w:rPr>
        <w:t>6</w:t>
      </w:r>
      <w:r>
        <w:rPr>
          <w:b/>
          <w:sz w:val="32"/>
          <w:szCs w:val="32"/>
        </w:rPr>
        <w:t>.</w:t>
      </w:r>
      <w:r w:rsidRPr="000A5ABB">
        <w:rPr>
          <w:b/>
        </w:rPr>
        <w:t xml:space="preserve">Aşağıdaki </w:t>
      </w:r>
      <w:r>
        <w:rPr>
          <w:b/>
        </w:rPr>
        <w:t>cümleler</w:t>
      </w:r>
      <w:r w:rsidRPr="000A5ABB">
        <w:rPr>
          <w:b/>
        </w:rPr>
        <w:t xml:space="preserve"> doğru ise yanına (D),yanlış ise (Y) yazınız. (</w:t>
      </w:r>
      <w:r>
        <w:rPr>
          <w:b/>
        </w:rPr>
        <w:t>2 X 10 =20 PUAN</w:t>
      </w:r>
      <w:r w:rsidRPr="000A5ABB">
        <w:rPr>
          <w:b/>
        </w:rPr>
        <w:t>)</w:t>
      </w:r>
    </w:p>
    <w:p w:rsidR="00C21E61" w:rsidRPr="00AA3787" w:rsidRDefault="00C21E61" w:rsidP="004747E7">
      <w:pPr>
        <w:jc w:val="both"/>
      </w:pPr>
    </w:p>
    <w:tbl>
      <w:tblPr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06"/>
        <w:gridCol w:w="567"/>
        <w:gridCol w:w="709"/>
      </w:tblGrid>
      <w:tr w:rsidR="00C21E61" w:rsidRPr="00AA3787" w:rsidTr="004747E7">
        <w:trPr>
          <w:trHeight w:val="243"/>
        </w:trPr>
        <w:tc>
          <w:tcPr>
            <w:tcW w:w="8506" w:type="dxa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rPr>
                <w:b/>
              </w:rPr>
              <w:t>1.</w:t>
            </w:r>
            <w:r w:rsidRPr="00AA3787">
              <w:t xml:space="preserve"> İnsan üreme hücreleri 2n kromozomludur.</w:t>
            </w:r>
          </w:p>
        </w:tc>
        <w:tc>
          <w:tcPr>
            <w:tcW w:w="567" w:type="dxa"/>
            <w:vAlign w:val="center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t>D</w:t>
            </w:r>
          </w:p>
        </w:tc>
        <w:tc>
          <w:tcPr>
            <w:tcW w:w="709" w:type="dxa"/>
            <w:vAlign w:val="center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t>Y</w:t>
            </w:r>
          </w:p>
        </w:tc>
      </w:tr>
      <w:tr w:rsidR="00C21E61" w:rsidRPr="00AA3787" w:rsidTr="004747E7">
        <w:trPr>
          <w:trHeight w:val="243"/>
        </w:trPr>
        <w:tc>
          <w:tcPr>
            <w:tcW w:w="8506" w:type="dxa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rPr>
                <w:b/>
              </w:rPr>
              <w:t>2.</w:t>
            </w:r>
            <w:r w:rsidRPr="00AA3787">
              <w:t xml:space="preserve"> Orak hücreli anemi genetik bir hastalıktır.</w:t>
            </w:r>
          </w:p>
        </w:tc>
        <w:tc>
          <w:tcPr>
            <w:tcW w:w="567" w:type="dxa"/>
            <w:vAlign w:val="center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t>D</w:t>
            </w:r>
          </w:p>
        </w:tc>
        <w:tc>
          <w:tcPr>
            <w:tcW w:w="709" w:type="dxa"/>
            <w:vAlign w:val="center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t>Y</w:t>
            </w:r>
          </w:p>
        </w:tc>
      </w:tr>
      <w:tr w:rsidR="00C21E61" w:rsidRPr="00AA3787" w:rsidTr="004747E7">
        <w:trPr>
          <w:trHeight w:val="243"/>
        </w:trPr>
        <w:tc>
          <w:tcPr>
            <w:tcW w:w="8506" w:type="dxa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rPr>
                <w:b/>
              </w:rPr>
              <w:t>3.</w:t>
            </w:r>
            <w:r w:rsidRPr="00AA3787">
              <w:t xml:space="preserve"> Bütün canlıların kromozom sayısı aynıdır.</w:t>
            </w:r>
          </w:p>
        </w:tc>
        <w:tc>
          <w:tcPr>
            <w:tcW w:w="567" w:type="dxa"/>
            <w:vAlign w:val="center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t>D</w:t>
            </w:r>
          </w:p>
        </w:tc>
        <w:tc>
          <w:tcPr>
            <w:tcW w:w="709" w:type="dxa"/>
            <w:vAlign w:val="center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t>Y</w:t>
            </w:r>
          </w:p>
        </w:tc>
      </w:tr>
      <w:tr w:rsidR="00C21E61" w:rsidRPr="00AA3787" w:rsidTr="004747E7">
        <w:trPr>
          <w:trHeight w:val="200"/>
        </w:trPr>
        <w:tc>
          <w:tcPr>
            <w:tcW w:w="8506" w:type="dxa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rPr>
                <w:b/>
              </w:rPr>
              <w:t>4.</w:t>
            </w:r>
            <w:r w:rsidRPr="00AA3787">
              <w:t xml:space="preserve"> Mitoz bölünmede oluşan hücrelerin genetik yapısı birbirinden farklıdır.</w:t>
            </w:r>
          </w:p>
        </w:tc>
        <w:tc>
          <w:tcPr>
            <w:tcW w:w="567" w:type="dxa"/>
            <w:vAlign w:val="center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t>D</w:t>
            </w:r>
          </w:p>
        </w:tc>
        <w:tc>
          <w:tcPr>
            <w:tcW w:w="709" w:type="dxa"/>
            <w:vAlign w:val="center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t>Y</w:t>
            </w:r>
          </w:p>
        </w:tc>
      </w:tr>
      <w:tr w:rsidR="00C21E61" w:rsidRPr="00AA3787" w:rsidTr="004747E7">
        <w:trPr>
          <w:trHeight w:val="243"/>
        </w:trPr>
        <w:tc>
          <w:tcPr>
            <w:tcW w:w="8506" w:type="dxa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rPr>
                <w:b/>
              </w:rPr>
              <w:t>5.</w:t>
            </w:r>
            <w:r w:rsidRPr="00AA3787">
              <w:t xml:space="preserve"> Baskın karakter küçük harfle, çekinik karakter büyük harfle yazılır.</w:t>
            </w:r>
          </w:p>
        </w:tc>
        <w:tc>
          <w:tcPr>
            <w:tcW w:w="567" w:type="dxa"/>
            <w:vAlign w:val="center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t>D</w:t>
            </w:r>
          </w:p>
        </w:tc>
        <w:tc>
          <w:tcPr>
            <w:tcW w:w="709" w:type="dxa"/>
            <w:vAlign w:val="center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t>Y</w:t>
            </w:r>
          </w:p>
        </w:tc>
      </w:tr>
      <w:tr w:rsidR="00C21E61" w:rsidRPr="00AA3787" w:rsidTr="004747E7">
        <w:trPr>
          <w:trHeight w:val="208"/>
        </w:trPr>
        <w:tc>
          <w:tcPr>
            <w:tcW w:w="8506" w:type="dxa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rPr>
                <w:b/>
              </w:rPr>
              <w:t>6.</w:t>
            </w:r>
            <w:r w:rsidRPr="00AA3787">
              <w:t xml:space="preserve"> Kromozom sayısının artması canlının gelişmişliğini göstermez.</w:t>
            </w:r>
          </w:p>
        </w:tc>
        <w:tc>
          <w:tcPr>
            <w:tcW w:w="567" w:type="dxa"/>
            <w:vAlign w:val="center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t>D</w:t>
            </w:r>
          </w:p>
        </w:tc>
        <w:tc>
          <w:tcPr>
            <w:tcW w:w="709" w:type="dxa"/>
            <w:vAlign w:val="center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t>Y</w:t>
            </w:r>
          </w:p>
        </w:tc>
      </w:tr>
      <w:tr w:rsidR="00C21E61" w:rsidRPr="00AA3787" w:rsidTr="004747E7">
        <w:trPr>
          <w:trHeight w:val="339"/>
        </w:trPr>
        <w:tc>
          <w:tcPr>
            <w:tcW w:w="8506" w:type="dxa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rPr>
                <w:b/>
              </w:rPr>
              <w:t>7.</w:t>
            </w:r>
            <w:r w:rsidRPr="00AA3787">
              <w:t xml:space="preserve"> DNA’da Adenin bazının karşısına her zaman Guanin bazı gelir.</w:t>
            </w:r>
          </w:p>
        </w:tc>
        <w:tc>
          <w:tcPr>
            <w:tcW w:w="567" w:type="dxa"/>
            <w:vAlign w:val="center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t>D</w:t>
            </w:r>
          </w:p>
        </w:tc>
        <w:tc>
          <w:tcPr>
            <w:tcW w:w="709" w:type="dxa"/>
            <w:vAlign w:val="center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t>Y</w:t>
            </w:r>
          </w:p>
        </w:tc>
      </w:tr>
      <w:tr w:rsidR="00C21E61" w:rsidRPr="00AA3787" w:rsidTr="004747E7">
        <w:trPr>
          <w:trHeight w:val="243"/>
        </w:trPr>
        <w:tc>
          <w:tcPr>
            <w:tcW w:w="8506" w:type="dxa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rPr>
                <w:b/>
              </w:rPr>
              <w:t>8.</w:t>
            </w:r>
            <w:r w:rsidRPr="00AA3787">
              <w:t xml:space="preserve"> </w:t>
            </w:r>
            <w:r>
              <w:t>Söğüt,kavak,çilek vb. bitkiler</w:t>
            </w:r>
            <w:r w:rsidRPr="00AA3787">
              <w:t xml:space="preserve"> vejetatif ürer.</w:t>
            </w:r>
          </w:p>
        </w:tc>
        <w:tc>
          <w:tcPr>
            <w:tcW w:w="567" w:type="dxa"/>
            <w:vAlign w:val="center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t>D</w:t>
            </w:r>
          </w:p>
        </w:tc>
        <w:tc>
          <w:tcPr>
            <w:tcW w:w="709" w:type="dxa"/>
            <w:vAlign w:val="center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t>Y</w:t>
            </w:r>
          </w:p>
        </w:tc>
      </w:tr>
      <w:tr w:rsidR="00C21E61" w:rsidRPr="00AA3787" w:rsidTr="004747E7">
        <w:trPr>
          <w:trHeight w:val="243"/>
        </w:trPr>
        <w:tc>
          <w:tcPr>
            <w:tcW w:w="8506" w:type="dxa"/>
          </w:tcPr>
          <w:p w:rsidR="00C21E61" w:rsidRPr="00AA3787" w:rsidRDefault="00C21E61" w:rsidP="00E93935">
            <w:pPr>
              <w:spacing w:line="360" w:lineRule="auto"/>
              <w:jc w:val="both"/>
              <w:rPr>
                <w:b/>
              </w:rPr>
            </w:pPr>
            <w:r w:rsidRPr="00AA3787">
              <w:rPr>
                <w:b/>
              </w:rPr>
              <w:t>9.</w:t>
            </w:r>
            <w:r w:rsidRPr="00AA3787">
              <w:t xml:space="preserve"> Üreme hücreleri mayoz bölünme ile oluşur.</w:t>
            </w:r>
          </w:p>
        </w:tc>
        <w:tc>
          <w:tcPr>
            <w:tcW w:w="567" w:type="dxa"/>
            <w:vAlign w:val="center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t>D</w:t>
            </w:r>
          </w:p>
        </w:tc>
        <w:tc>
          <w:tcPr>
            <w:tcW w:w="709" w:type="dxa"/>
            <w:vAlign w:val="center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t>Y</w:t>
            </w:r>
          </w:p>
        </w:tc>
      </w:tr>
      <w:tr w:rsidR="00C21E61" w:rsidRPr="00AA3787" w:rsidTr="004747E7">
        <w:trPr>
          <w:trHeight w:val="243"/>
        </w:trPr>
        <w:tc>
          <w:tcPr>
            <w:tcW w:w="8506" w:type="dxa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rPr>
                <w:b/>
              </w:rPr>
              <w:t>10.</w:t>
            </w:r>
            <w:r w:rsidRPr="00AA3787">
              <w:t xml:space="preserve"> Akraba evliliği kalıtsal hastalıkların ortaya çıkmasını azaltır.</w:t>
            </w:r>
          </w:p>
        </w:tc>
        <w:tc>
          <w:tcPr>
            <w:tcW w:w="567" w:type="dxa"/>
            <w:vAlign w:val="center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t>D</w:t>
            </w:r>
          </w:p>
        </w:tc>
        <w:tc>
          <w:tcPr>
            <w:tcW w:w="709" w:type="dxa"/>
            <w:vAlign w:val="center"/>
          </w:tcPr>
          <w:p w:rsidR="00C21E61" w:rsidRPr="00AA3787" w:rsidRDefault="00C21E61" w:rsidP="00E93935">
            <w:pPr>
              <w:spacing w:line="360" w:lineRule="auto"/>
              <w:jc w:val="both"/>
            </w:pPr>
            <w:r w:rsidRPr="00AA3787">
              <w:t>Y</w:t>
            </w:r>
          </w:p>
        </w:tc>
      </w:tr>
    </w:tbl>
    <w:p w:rsidR="00C21E61" w:rsidRDefault="00C21E61" w:rsidP="00823640"/>
    <w:p w:rsidR="00C21E61" w:rsidRDefault="00C21E61" w:rsidP="009A488C">
      <w:pPr>
        <w:pStyle w:val="Style6"/>
        <w:widowControl/>
        <w:spacing w:line="240" w:lineRule="auto"/>
        <w:ind w:firstLine="0"/>
        <w:jc w:val="both"/>
        <w:rPr>
          <w:rStyle w:val="FontStyle30"/>
          <w:rFonts w:ascii="Verdana" w:hAnsi="Verdana" w:cs="Times New Roman"/>
          <w:b/>
          <w:sz w:val="32"/>
          <w:szCs w:val="32"/>
        </w:rPr>
      </w:pPr>
    </w:p>
    <w:p w:rsidR="00C21E61" w:rsidRPr="00B77771" w:rsidRDefault="00C21E61" w:rsidP="00D972D1">
      <w:pPr>
        <w:rPr>
          <w:b/>
        </w:rPr>
      </w:pPr>
      <w:r w:rsidRPr="00942AF2">
        <w:rPr>
          <w:rStyle w:val="FontStyle30"/>
          <w:rFonts w:ascii="Verdana" w:hAnsi="Verdana"/>
          <w:b/>
          <w:sz w:val="32"/>
          <w:szCs w:val="32"/>
        </w:rPr>
        <w:t>7</w:t>
      </w:r>
      <w:r>
        <w:rPr>
          <w:rStyle w:val="FontStyle30"/>
          <w:rFonts w:ascii="Times New Roman" w:hAnsi="Times New Roman"/>
          <w:b/>
          <w:sz w:val="32"/>
          <w:szCs w:val="32"/>
        </w:rPr>
        <w:t>.</w:t>
      </w:r>
      <w:r w:rsidRPr="00D972D1">
        <w:rPr>
          <w:b/>
        </w:rPr>
        <w:t xml:space="preserve"> </w:t>
      </w:r>
      <w:r>
        <w:rPr>
          <w:b/>
        </w:rPr>
        <w:t xml:space="preserve">Aşağıdakilerden hangisi </w:t>
      </w:r>
      <w:r w:rsidRPr="00990022">
        <w:rPr>
          <w:b/>
        </w:rPr>
        <w:t>biyoteknolojinin alanına girer?</w:t>
      </w:r>
      <w:r w:rsidRPr="00D972D1">
        <w:rPr>
          <w:rStyle w:val="FontStyle30"/>
          <w:rFonts w:ascii="Times New Roman" w:hAnsi="Times New Roman"/>
          <w:b/>
          <w:sz w:val="24"/>
        </w:rPr>
        <w:t xml:space="preserve"> </w:t>
      </w:r>
      <w:r>
        <w:rPr>
          <w:rStyle w:val="FontStyle30"/>
          <w:rFonts w:ascii="Times New Roman" w:hAnsi="Times New Roman"/>
          <w:b/>
          <w:sz w:val="24"/>
        </w:rPr>
        <w:t>(6 PUAN)</w:t>
      </w:r>
    </w:p>
    <w:p w:rsidR="00C21E61" w:rsidRDefault="00C21E61" w:rsidP="00D972D1">
      <w:r>
        <w:t xml:space="preserve">A) Klonlama     </w:t>
      </w:r>
    </w:p>
    <w:p w:rsidR="00C21E61" w:rsidRDefault="00C21E61" w:rsidP="00D972D1">
      <w:r>
        <w:t>B) Gen tedavisi</w:t>
      </w:r>
    </w:p>
    <w:p w:rsidR="00C21E61" w:rsidRDefault="00C21E61" w:rsidP="00D972D1">
      <w:r>
        <w:t xml:space="preserve">C) DNA parmak izi </w:t>
      </w:r>
    </w:p>
    <w:p w:rsidR="00C21E61" w:rsidRDefault="00C21E61" w:rsidP="00D972D1">
      <w:r>
        <w:t>D) Bakterilere insülin ürettirilmesi</w:t>
      </w:r>
    </w:p>
    <w:p w:rsidR="00C21E61" w:rsidRDefault="00C21E61" w:rsidP="00D972D1">
      <w:pPr>
        <w:pStyle w:val="Style6"/>
        <w:widowControl/>
        <w:spacing w:line="240" w:lineRule="auto"/>
        <w:ind w:firstLine="0"/>
        <w:jc w:val="both"/>
        <w:rPr>
          <w:rStyle w:val="FontStyle30"/>
          <w:rFonts w:ascii="Times New Roman" w:hAnsi="Times New Roman" w:cs="Times New Roman"/>
          <w:b/>
          <w:sz w:val="24"/>
        </w:rPr>
      </w:pPr>
      <w:r>
        <w:rPr>
          <w:rStyle w:val="FontStyle30"/>
          <w:rFonts w:ascii="Times New Roman" w:hAnsi="Times New Roman" w:cs="Times New Roman"/>
          <w:b/>
          <w:sz w:val="24"/>
        </w:rPr>
        <w:t xml:space="preserve"> </w:t>
      </w:r>
    </w:p>
    <w:p w:rsidR="00C21E61" w:rsidRDefault="00C21E61" w:rsidP="009A488C">
      <w:pPr>
        <w:pStyle w:val="Style6"/>
        <w:widowControl/>
        <w:spacing w:line="240" w:lineRule="auto"/>
        <w:ind w:firstLine="0"/>
        <w:jc w:val="both"/>
        <w:rPr>
          <w:rStyle w:val="FontStyle30"/>
          <w:rFonts w:ascii="Verdana" w:hAnsi="Verdana" w:cs="Times New Roman"/>
          <w:b/>
          <w:sz w:val="32"/>
          <w:szCs w:val="32"/>
        </w:rPr>
      </w:pPr>
    </w:p>
    <w:p w:rsidR="00C21E61" w:rsidRDefault="00C21E61" w:rsidP="009A488C">
      <w:pPr>
        <w:pStyle w:val="Style6"/>
        <w:widowControl/>
        <w:spacing w:line="240" w:lineRule="auto"/>
        <w:ind w:firstLine="0"/>
        <w:jc w:val="both"/>
        <w:rPr>
          <w:rStyle w:val="FontStyle30"/>
          <w:rFonts w:ascii="Verdana" w:hAnsi="Verdana" w:cs="Times New Roman"/>
          <w:b/>
          <w:sz w:val="32"/>
          <w:szCs w:val="32"/>
        </w:rPr>
      </w:pPr>
      <w:r>
        <w:rPr>
          <w:noProof/>
        </w:rPr>
        <w:pict>
          <v:shape id="Resim 3" o:spid="_x0000_s1027" type="#_x0000_t75" alt="mayozbolunmeresim" style="position:absolute;left:0;text-align:left;margin-left:31.15pt;margin-top:3.95pt;width:233.25pt;height:89.25pt;z-index:-251657216;visibility:visible" wrapcoords="-69 0 -69 21418 21600 21418 21600 0 -69 0">
            <v:imagedata r:id="rId6" o:title=""/>
            <w10:wrap type="tight"/>
          </v:shape>
        </w:pict>
      </w:r>
    </w:p>
    <w:p w:rsidR="00C21E61" w:rsidRDefault="00C21E61" w:rsidP="009A488C">
      <w:pPr>
        <w:pStyle w:val="Style6"/>
        <w:widowControl/>
        <w:spacing w:line="240" w:lineRule="auto"/>
        <w:ind w:firstLine="0"/>
        <w:jc w:val="both"/>
        <w:rPr>
          <w:rStyle w:val="FontStyle30"/>
          <w:rFonts w:ascii="Verdana" w:hAnsi="Verdana" w:cs="Times New Roman"/>
          <w:b/>
          <w:sz w:val="32"/>
          <w:szCs w:val="32"/>
        </w:rPr>
      </w:pPr>
    </w:p>
    <w:p w:rsidR="00C21E61" w:rsidRDefault="00C21E61" w:rsidP="00D972D1">
      <w:pPr>
        <w:pStyle w:val="Style6"/>
        <w:widowControl/>
        <w:spacing w:line="240" w:lineRule="auto"/>
        <w:ind w:firstLine="0"/>
        <w:jc w:val="both"/>
        <w:rPr>
          <w:b/>
        </w:rPr>
      </w:pPr>
      <w:r>
        <w:rPr>
          <w:rStyle w:val="FontStyle30"/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Verdana" w:hAnsi="Verdana"/>
          <w:b/>
          <w:sz w:val="32"/>
          <w:szCs w:val="32"/>
        </w:rPr>
        <w:t>8</w:t>
      </w:r>
      <w:r>
        <w:rPr>
          <w:b/>
          <w:sz w:val="32"/>
          <w:szCs w:val="32"/>
        </w:rPr>
        <w:t>.</w:t>
      </w:r>
      <w:r>
        <w:rPr>
          <w:rStyle w:val="FontStyle30"/>
          <w:rFonts w:ascii="Times New Roman" w:hAnsi="Times New Roman" w:cs="Times New Roman"/>
          <w:b/>
          <w:sz w:val="32"/>
          <w:szCs w:val="32"/>
        </w:rPr>
        <w:t xml:space="preserve">   </w:t>
      </w:r>
    </w:p>
    <w:p w:rsidR="00C21E61" w:rsidRDefault="00C21E61" w:rsidP="004747E7">
      <w:pPr>
        <w:jc w:val="both"/>
        <w:rPr>
          <w:b/>
        </w:rPr>
      </w:pPr>
      <w:r>
        <w:rPr>
          <w:b/>
        </w:rPr>
        <w:t xml:space="preserve">              </w:t>
      </w:r>
    </w:p>
    <w:p w:rsidR="00C21E61" w:rsidRDefault="00C21E61" w:rsidP="004747E7">
      <w:pPr>
        <w:jc w:val="both"/>
        <w:rPr>
          <w:b/>
        </w:rPr>
      </w:pPr>
    </w:p>
    <w:p w:rsidR="00C21E61" w:rsidRDefault="00C21E61" w:rsidP="004747E7">
      <w:pPr>
        <w:jc w:val="both"/>
        <w:rPr>
          <w:b/>
        </w:rPr>
      </w:pPr>
    </w:p>
    <w:p w:rsidR="00C21E61" w:rsidRPr="00641AD1" w:rsidRDefault="00C21E61" w:rsidP="00D972D1">
      <w:pPr>
        <w:pStyle w:val="NoSpacing"/>
        <w:rPr>
          <w:rFonts w:ascii="Times New Roman" w:hAnsi="Times New Roman"/>
          <w:b/>
        </w:rPr>
      </w:pPr>
      <w:r w:rsidRPr="00641AD1">
        <w:rPr>
          <w:rFonts w:ascii="Times New Roman" w:hAnsi="Times New Roman"/>
          <w:b/>
        </w:rPr>
        <w:t>Aşağıda</w:t>
      </w:r>
      <w:r>
        <w:rPr>
          <w:rFonts w:ascii="Times New Roman" w:hAnsi="Times New Roman"/>
          <w:b/>
        </w:rPr>
        <w:t>ki</w:t>
      </w:r>
      <w:r w:rsidRPr="00641AD1">
        <w:rPr>
          <w:rFonts w:ascii="Times New Roman" w:hAnsi="Times New Roman"/>
          <w:b/>
        </w:rPr>
        <w:t xml:space="preserve"> özelliklerden hangisi yukarıda</w:t>
      </w:r>
      <w:r>
        <w:rPr>
          <w:rFonts w:ascii="Times New Roman" w:hAnsi="Times New Roman"/>
          <w:b/>
        </w:rPr>
        <w:t xml:space="preserve"> resmi</w:t>
      </w:r>
      <w:r w:rsidRPr="00641AD1">
        <w:rPr>
          <w:rFonts w:ascii="Times New Roman" w:hAnsi="Times New Roman"/>
          <w:b/>
        </w:rPr>
        <w:t xml:space="preserve"> verilen hücre bölünmesine aittir?</w:t>
      </w:r>
      <w:r>
        <w:rPr>
          <w:b/>
        </w:rPr>
        <w:t xml:space="preserve"> (7 PUAN)</w:t>
      </w:r>
    </w:p>
    <w:p w:rsidR="00C21E61" w:rsidRPr="00641AD1" w:rsidRDefault="00C21E61" w:rsidP="00D972D1">
      <w:pPr>
        <w:pStyle w:val="NoSpacing"/>
        <w:rPr>
          <w:rFonts w:ascii="Times New Roman" w:hAnsi="Times New Roman"/>
        </w:rPr>
      </w:pPr>
    </w:p>
    <w:p w:rsidR="00C21E61" w:rsidRPr="00641AD1" w:rsidRDefault="00C21E61" w:rsidP="00D972D1">
      <w:pPr>
        <w:pStyle w:val="NoSpacing"/>
        <w:rPr>
          <w:rFonts w:ascii="Times New Roman" w:hAnsi="Times New Roman"/>
        </w:rPr>
      </w:pPr>
      <w:r w:rsidRPr="00641AD1">
        <w:rPr>
          <w:rFonts w:ascii="Times New Roman" w:hAnsi="Times New Roman"/>
        </w:rPr>
        <w:t xml:space="preserve">A)  </w:t>
      </w:r>
      <w:r>
        <w:rPr>
          <w:rFonts w:ascii="Times New Roman" w:hAnsi="Times New Roman"/>
        </w:rPr>
        <w:t>Tek hücreli canlılarda üremeyi sağlar.</w:t>
      </w:r>
    </w:p>
    <w:p w:rsidR="00C21E61" w:rsidRPr="00641AD1" w:rsidRDefault="00C21E61" w:rsidP="00D972D1">
      <w:pPr>
        <w:pStyle w:val="NoSpacing"/>
        <w:rPr>
          <w:rFonts w:ascii="Times New Roman" w:hAnsi="Times New Roman"/>
        </w:rPr>
      </w:pPr>
      <w:r w:rsidRPr="00641AD1">
        <w:rPr>
          <w:rFonts w:ascii="Times New Roman" w:hAnsi="Times New Roman"/>
        </w:rPr>
        <w:t xml:space="preserve">B)  </w:t>
      </w:r>
      <w:r>
        <w:rPr>
          <w:rFonts w:ascii="Times New Roman" w:hAnsi="Times New Roman"/>
        </w:rPr>
        <w:t>Çok hücreli canlılarda büyüme ve gelişmeyi sağlar.</w:t>
      </w:r>
    </w:p>
    <w:p w:rsidR="00C21E61" w:rsidRDefault="00C21E61" w:rsidP="00D972D1">
      <w:pPr>
        <w:pStyle w:val="NoSpacing"/>
        <w:rPr>
          <w:rFonts w:ascii="Times New Roman" w:hAnsi="Times New Roman"/>
        </w:rPr>
      </w:pPr>
      <w:r w:rsidRPr="00641AD1">
        <w:rPr>
          <w:rFonts w:ascii="Times New Roman" w:hAnsi="Times New Roman"/>
        </w:rPr>
        <w:t xml:space="preserve">C)  </w:t>
      </w:r>
      <w:r>
        <w:rPr>
          <w:rFonts w:ascii="Times New Roman" w:hAnsi="Times New Roman"/>
        </w:rPr>
        <w:t>Parça değişimi sayesinde canlılarda kalıtsal</w:t>
      </w:r>
    </w:p>
    <w:p w:rsidR="00C21E61" w:rsidRPr="00641AD1" w:rsidRDefault="00C21E61" w:rsidP="00D972D1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çeşitliliği sağlar.</w:t>
      </w:r>
    </w:p>
    <w:p w:rsidR="00C21E61" w:rsidRPr="009C1137" w:rsidRDefault="00C21E61" w:rsidP="00D972D1">
      <w:pPr>
        <w:pStyle w:val="NoSpacing"/>
        <w:rPr>
          <w:rFonts w:ascii="Times New Roman" w:hAnsi="Times New Roman"/>
        </w:rPr>
      </w:pPr>
      <w:r w:rsidRPr="00641AD1">
        <w:rPr>
          <w:rFonts w:ascii="Times New Roman" w:hAnsi="Times New Roman"/>
        </w:rPr>
        <w:t>D) Canlılarda</w:t>
      </w:r>
      <w:r>
        <w:rPr>
          <w:rFonts w:ascii="Times New Roman" w:hAnsi="Times New Roman"/>
        </w:rPr>
        <w:t xml:space="preserve"> yaraların onarılmasını sağlar.</w:t>
      </w:r>
    </w:p>
    <w:p w:rsidR="00C21E61" w:rsidRDefault="00C21E61" w:rsidP="00D972D1">
      <w:pPr>
        <w:jc w:val="both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 xml:space="preserve">                                      </w:t>
      </w:r>
    </w:p>
    <w:p w:rsidR="00C21E61" w:rsidRDefault="00C21E61" w:rsidP="004747E7">
      <w:pPr>
        <w:jc w:val="both"/>
        <w:rPr>
          <w:rFonts w:ascii="Verdana" w:hAnsi="Verdana"/>
          <w:b/>
          <w:sz w:val="32"/>
          <w:szCs w:val="32"/>
        </w:rPr>
      </w:pPr>
    </w:p>
    <w:p w:rsidR="00C21E61" w:rsidRPr="00AA3787" w:rsidRDefault="00C21E61" w:rsidP="004747E7">
      <w:pPr>
        <w:jc w:val="both"/>
        <w:rPr>
          <w:b/>
        </w:rPr>
      </w:pPr>
      <w:r>
        <w:rPr>
          <w:rFonts w:ascii="Verdana" w:hAnsi="Verdana"/>
          <w:b/>
          <w:sz w:val="32"/>
          <w:szCs w:val="32"/>
        </w:rPr>
        <w:t>9</w:t>
      </w:r>
      <w:r>
        <w:rPr>
          <w:b/>
        </w:rPr>
        <w:t>.</w:t>
      </w:r>
      <w:r w:rsidRPr="00AA3787">
        <w:rPr>
          <w:b/>
        </w:rPr>
        <w:t>Aşağıda genetik hastalıklardan bazıları ve bunların tanımları verilmiştir.</w:t>
      </w:r>
    </w:p>
    <w:p w:rsidR="00C21E61" w:rsidRPr="00AA3787" w:rsidRDefault="00C21E61" w:rsidP="004747E7">
      <w:pPr>
        <w:tabs>
          <w:tab w:val="left" w:pos="0"/>
        </w:tabs>
        <w:spacing w:before="100" w:beforeAutospacing="1"/>
        <w:ind w:left="284"/>
        <w:jc w:val="center"/>
        <w:rPr>
          <w:b/>
          <w:bCs/>
          <w:i/>
          <w:iCs/>
        </w:rPr>
      </w:pPr>
      <w:r w:rsidRPr="00AA3787">
        <w:rPr>
          <w:b/>
          <w:bCs/>
          <w:i/>
          <w:iCs/>
        </w:rPr>
        <w:t>Albino, hemofili, renk körlüğü, orak hücreli alyuvar.</w:t>
      </w:r>
    </w:p>
    <w:p w:rsidR="00C21E61" w:rsidRDefault="00C21E61" w:rsidP="004747E7">
      <w:pPr>
        <w:numPr>
          <w:ilvl w:val="0"/>
          <w:numId w:val="3"/>
        </w:numPr>
        <w:tabs>
          <w:tab w:val="left" w:pos="0"/>
        </w:tabs>
        <w:spacing w:before="100" w:beforeAutospacing="1"/>
        <w:jc w:val="both"/>
      </w:pPr>
      <w:r w:rsidRPr="00AA3787">
        <w:t>Kanın pıhtılaşmamasıdır.</w:t>
      </w:r>
    </w:p>
    <w:p w:rsidR="00C21E61" w:rsidRDefault="00C21E61" w:rsidP="004747E7">
      <w:pPr>
        <w:numPr>
          <w:ilvl w:val="0"/>
          <w:numId w:val="3"/>
        </w:numPr>
        <w:tabs>
          <w:tab w:val="left" w:pos="0"/>
        </w:tabs>
        <w:spacing w:before="100" w:beforeAutospacing="1"/>
        <w:jc w:val="both"/>
      </w:pPr>
      <w:r w:rsidRPr="00AA3787">
        <w:t>Alyuvarların yapısının bozulup yeterli miktarda oksijen taşıyamamasıdır.</w:t>
      </w:r>
    </w:p>
    <w:p w:rsidR="00C21E61" w:rsidRDefault="00C21E61" w:rsidP="004747E7">
      <w:pPr>
        <w:numPr>
          <w:ilvl w:val="0"/>
          <w:numId w:val="3"/>
        </w:numPr>
        <w:tabs>
          <w:tab w:val="left" w:pos="0"/>
        </w:tabs>
        <w:spacing w:before="100" w:beforeAutospacing="1"/>
        <w:jc w:val="both"/>
      </w:pPr>
      <w:r w:rsidRPr="00AA3787">
        <w:t>Tene renk veren maddenin olmamasından dolayı derinin beyaz renkli olmasıdır.</w:t>
      </w:r>
    </w:p>
    <w:p w:rsidR="00C21E61" w:rsidRPr="00AA3787" w:rsidRDefault="00C21E61" w:rsidP="004747E7">
      <w:pPr>
        <w:numPr>
          <w:ilvl w:val="0"/>
          <w:numId w:val="3"/>
        </w:numPr>
        <w:tabs>
          <w:tab w:val="left" w:pos="0"/>
        </w:tabs>
        <w:spacing w:before="100" w:beforeAutospacing="1"/>
        <w:jc w:val="both"/>
      </w:pPr>
      <w:r w:rsidRPr="00AA3787">
        <w:t>Genellikle kırmızı ve yeşil renklerin karıştırılmasıdır.</w:t>
      </w:r>
    </w:p>
    <w:p w:rsidR="00C21E61" w:rsidRPr="00AA3787" w:rsidRDefault="00C21E61" w:rsidP="004747E7">
      <w:pPr>
        <w:tabs>
          <w:tab w:val="left" w:pos="0"/>
        </w:tabs>
        <w:spacing w:before="100" w:beforeAutospacing="1"/>
        <w:ind w:left="284"/>
        <w:jc w:val="both"/>
        <w:rPr>
          <w:b/>
        </w:rPr>
      </w:pPr>
      <w:r w:rsidRPr="00AA3787">
        <w:rPr>
          <w:b/>
        </w:rPr>
        <w:t>Buna göre hangi şıkta hastalıklar ve tanımı doğru eşleştirilmiştir?</w:t>
      </w:r>
      <w:r>
        <w:rPr>
          <w:b/>
        </w:rPr>
        <w:t xml:space="preserve"> (7 PUAN)</w:t>
      </w:r>
    </w:p>
    <w:p w:rsidR="00C21E61" w:rsidRPr="00AA3787" w:rsidRDefault="00C21E61" w:rsidP="004747E7">
      <w:pPr>
        <w:tabs>
          <w:tab w:val="left" w:pos="0"/>
        </w:tabs>
        <w:spacing w:before="100" w:beforeAutospacing="1"/>
        <w:ind w:left="284"/>
        <w:jc w:val="both"/>
        <w:rPr>
          <w:u w:val="single"/>
        </w:rPr>
      </w:pPr>
      <w:r w:rsidRPr="00AA3787">
        <w:rPr>
          <w:b/>
          <w:bCs/>
          <w:i/>
          <w:iCs/>
        </w:rPr>
        <w:t xml:space="preserve">     </w:t>
      </w:r>
      <w:r w:rsidRPr="00AA3787">
        <w:rPr>
          <w:b/>
          <w:bCs/>
          <w:i/>
          <w:iCs/>
          <w:u w:val="single"/>
        </w:rPr>
        <w:t>Albino</w:t>
      </w:r>
      <w:r w:rsidRPr="00AA3787">
        <w:rPr>
          <w:u w:val="single"/>
        </w:rPr>
        <w:t xml:space="preserve">    Hemofili    </w:t>
      </w:r>
      <w:r w:rsidRPr="00AA3787">
        <w:rPr>
          <w:b/>
          <w:bCs/>
          <w:i/>
          <w:iCs/>
          <w:u w:val="single"/>
        </w:rPr>
        <w:t>Renk körlüğü</w:t>
      </w:r>
      <w:r w:rsidRPr="00AA3787">
        <w:rPr>
          <w:u w:val="single"/>
        </w:rPr>
        <w:t xml:space="preserve">  Orak hücreli anemi</w:t>
      </w:r>
    </w:p>
    <w:p w:rsidR="00C21E61" w:rsidRPr="00AA3787" w:rsidRDefault="00C21E61" w:rsidP="004747E7">
      <w:pPr>
        <w:numPr>
          <w:ilvl w:val="0"/>
          <w:numId w:val="2"/>
        </w:numPr>
        <w:tabs>
          <w:tab w:val="left" w:pos="0"/>
        </w:tabs>
        <w:spacing w:before="100" w:beforeAutospacing="1"/>
        <w:jc w:val="both"/>
      </w:pPr>
      <w:r w:rsidRPr="00AA3787">
        <w:t xml:space="preserve">     I</w:t>
      </w:r>
      <w:r w:rsidRPr="00AA3787">
        <w:tab/>
        <w:t xml:space="preserve">     II               III</w:t>
      </w:r>
      <w:r w:rsidRPr="00AA3787">
        <w:tab/>
      </w:r>
      <w:r w:rsidRPr="00AA3787">
        <w:tab/>
        <w:t xml:space="preserve">      IV</w:t>
      </w:r>
    </w:p>
    <w:p w:rsidR="00C21E61" w:rsidRPr="00AA3787" w:rsidRDefault="00C21E61" w:rsidP="004747E7">
      <w:pPr>
        <w:numPr>
          <w:ilvl w:val="0"/>
          <w:numId w:val="2"/>
        </w:numPr>
        <w:tabs>
          <w:tab w:val="left" w:pos="0"/>
        </w:tabs>
        <w:spacing w:before="100" w:beforeAutospacing="1"/>
        <w:jc w:val="both"/>
      </w:pPr>
      <w:r w:rsidRPr="00AA3787">
        <w:t xml:space="preserve">     III</w:t>
      </w:r>
      <w:r w:rsidRPr="00AA3787">
        <w:tab/>
        <w:t xml:space="preserve">     I</w:t>
      </w:r>
      <w:r w:rsidRPr="00AA3787">
        <w:tab/>
        <w:t xml:space="preserve">          IV</w:t>
      </w:r>
      <w:r w:rsidRPr="00AA3787">
        <w:tab/>
      </w:r>
      <w:r w:rsidRPr="00AA3787">
        <w:tab/>
        <w:t xml:space="preserve">      II</w:t>
      </w:r>
    </w:p>
    <w:p w:rsidR="00C21E61" w:rsidRPr="00AA3787" w:rsidRDefault="00C21E61" w:rsidP="004747E7">
      <w:pPr>
        <w:numPr>
          <w:ilvl w:val="0"/>
          <w:numId w:val="2"/>
        </w:numPr>
        <w:tabs>
          <w:tab w:val="left" w:pos="0"/>
        </w:tabs>
        <w:spacing w:before="100" w:beforeAutospacing="1"/>
        <w:jc w:val="both"/>
      </w:pPr>
      <w:r w:rsidRPr="00AA3787">
        <w:t xml:space="preserve">     II</w:t>
      </w:r>
      <w:r w:rsidRPr="00AA3787">
        <w:tab/>
        <w:t xml:space="preserve">     I</w:t>
      </w:r>
      <w:r w:rsidRPr="00AA3787">
        <w:tab/>
        <w:t xml:space="preserve">          IV</w:t>
      </w:r>
      <w:r w:rsidRPr="00AA3787">
        <w:tab/>
      </w:r>
      <w:r w:rsidRPr="00AA3787">
        <w:tab/>
        <w:t xml:space="preserve">      III</w:t>
      </w:r>
    </w:p>
    <w:p w:rsidR="00C21E61" w:rsidRPr="00AA3787" w:rsidRDefault="00C21E61" w:rsidP="004747E7">
      <w:pPr>
        <w:numPr>
          <w:ilvl w:val="0"/>
          <w:numId w:val="2"/>
        </w:numPr>
        <w:tabs>
          <w:tab w:val="left" w:pos="0"/>
        </w:tabs>
        <w:spacing w:before="100" w:beforeAutospacing="1"/>
        <w:jc w:val="both"/>
      </w:pPr>
      <w:r w:rsidRPr="00AA3787">
        <w:t xml:space="preserve">    IV</w:t>
      </w:r>
      <w:r w:rsidRPr="00AA3787">
        <w:tab/>
        <w:t xml:space="preserve">     III</w:t>
      </w:r>
      <w:r w:rsidRPr="00AA3787">
        <w:tab/>
        <w:t xml:space="preserve">          II</w:t>
      </w:r>
      <w:r w:rsidRPr="00AA3787">
        <w:tab/>
      </w:r>
      <w:r w:rsidRPr="00AA3787">
        <w:tab/>
        <w:t xml:space="preserve">       I</w:t>
      </w:r>
    </w:p>
    <w:p w:rsidR="00C21E61" w:rsidRDefault="00C21E61" w:rsidP="00BA7DC0">
      <w:pPr>
        <w:rPr>
          <w:rFonts w:ascii="Verdana" w:hAnsi="Verdana"/>
          <w:b/>
          <w:sz w:val="32"/>
          <w:szCs w:val="32"/>
        </w:rPr>
      </w:pPr>
    </w:p>
    <w:p w:rsidR="00C21E61" w:rsidRDefault="00C21E61" w:rsidP="00BA7DC0">
      <w:pPr>
        <w:rPr>
          <w:rFonts w:ascii="Verdana" w:hAnsi="Verdana"/>
          <w:b/>
          <w:sz w:val="32"/>
          <w:szCs w:val="32"/>
        </w:rPr>
      </w:pPr>
    </w:p>
    <w:p w:rsidR="00C21E61" w:rsidRDefault="00C21E61" w:rsidP="00BA7DC0">
      <w:pPr>
        <w:rPr>
          <w:rFonts w:ascii="Verdana" w:hAnsi="Verdana"/>
          <w:b/>
          <w:sz w:val="32"/>
          <w:szCs w:val="32"/>
        </w:rPr>
      </w:pPr>
    </w:p>
    <w:p w:rsidR="00C21E61" w:rsidRPr="004747E7" w:rsidRDefault="00C21E61" w:rsidP="00BA7DC0">
      <w:pPr>
        <w:rPr>
          <w:rFonts w:eastAsia="Batang"/>
          <w:lang w:eastAsia="ko-KR"/>
        </w:rPr>
      </w:pPr>
      <w:r w:rsidRPr="00942AF2">
        <w:rPr>
          <w:rFonts w:ascii="Verdana" w:hAnsi="Verdana"/>
          <w:b/>
          <w:sz w:val="32"/>
          <w:szCs w:val="32"/>
        </w:rPr>
        <w:t>10</w:t>
      </w:r>
      <w:r>
        <w:rPr>
          <w:b/>
        </w:rPr>
        <w:t>.</w:t>
      </w:r>
      <w:r w:rsidRPr="008570AE">
        <w:rPr>
          <w:b/>
        </w:rPr>
        <w:t>2n = 64 kromozomu bulunan bir hücre 2 kez mitoz, b</w:t>
      </w:r>
      <w:r>
        <w:rPr>
          <w:b/>
        </w:rPr>
        <w:t>ir kez mayoz bölünme geçiriyor.</w:t>
      </w:r>
      <w:r w:rsidRPr="008570AE">
        <w:rPr>
          <w:b/>
        </w:rPr>
        <w:t>Buna göre kaç hücre oluşur ve oluşan hücreler kaç kromozomludur?</w:t>
      </w:r>
      <w:r>
        <w:rPr>
          <w:b/>
        </w:rPr>
        <w:t>(</w:t>
      </w:r>
      <w:r>
        <w:rPr>
          <w:b/>
          <w:sz w:val="20"/>
          <w:szCs w:val="20"/>
        </w:rPr>
        <w:t>7</w:t>
      </w:r>
      <w:r>
        <w:rPr>
          <w:b/>
        </w:rPr>
        <w:t xml:space="preserve"> </w:t>
      </w:r>
      <w:r w:rsidRPr="003D7EA5">
        <w:rPr>
          <w:b/>
          <w:sz w:val="20"/>
          <w:szCs w:val="20"/>
        </w:rPr>
        <w:t>PUAN</w:t>
      </w:r>
      <w:r>
        <w:rPr>
          <w:b/>
        </w:rPr>
        <w:t>)</w:t>
      </w:r>
    </w:p>
    <w:p w:rsidR="00C21E61" w:rsidRDefault="00C21E61" w:rsidP="00BA7DC0">
      <w:pPr>
        <w:rPr>
          <w:b/>
        </w:rPr>
      </w:pPr>
    </w:p>
    <w:p w:rsidR="00C21E61" w:rsidRDefault="00C21E61" w:rsidP="00823640">
      <w:pPr>
        <w:tabs>
          <w:tab w:val="left" w:pos="0"/>
        </w:tabs>
        <w:spacing w:before="100" w:beforeAutospacing="1" w:after="100" w:afterAutospacing="1"/>
        <w:jc w:val="both"/>
        <w:rPr>
          <w:b/>
          <w:sz w:val="32"/>
          <w:szCs w:val="32"/>
        </w:rPr>
      </w:pPr>
    </w:p>
    <w:p w:rsidR="00C21E61" w:rsidRDefault="00C21E61" w:rsidP="00823640">
      <w:pPr>
        <w:tabs>
          <w:tab w:val="left" w:pos="0"/>
        </w:tabs>
        <w:spacing w:before="100" w:beforeAutospacing="1" w:after="100" w:afterAutospacing="1"/>
        <w:jc w:val="both"/>
        <w:rPr>
          <w:b/>
          <w:sz w:val="32"/>
          <w:szCs w:val="32"/>
        </w:rPr>
      </w:pPr>
    </w:p>
    <w:p w:rsidR="00C21E61" w:rsidRDefault="00C21E61" w:rsidP="00823640">
      <w:pPr>
        <w:tabs>
          <w:tab w:val="left" w:pos="0"/>
        </w:tabs>
        <w:spacing w:before="100" w:beforeAutospacing="1" w:after="100" w:afterAutospacing="1"/>
        <w:jc w:val="both"/>
        <w:rPr>
          <w:b/>
          <w:sz w:val="32"/>
          <w:szCs w:val="32"/>
        </w:rPr>
      </w:pPr>
    </w:p>
    <w:p w:rsidR="00C21E61" w:rsidRDefault="00C21E61" w:rsidP="00823640">
      <w:pPr>
        <w:tabs>
          <w:tab w:val="left" w:pos="0"/>
        </w:tabs>
        <w:spacing w:before="100" w:beforeAutospacing="1" w:after="100" w:afterAutospacing="1"/>
        <w:jc w:val="both"/>
        <w:rPr>
          <w:rFonts w:ascii="Verdana" w:hAnsi="Verdana"/>
          <w:b/>
          <w:sz w:val="32"/>
          <w:szCs w:val="32"/>
        </w:rPr>
      </w:pPr>
    </w:p>
    <w:p w:rsidR="00C21E61" w:rsidRDefault="00C21E61" w:rsidP="00823640">
      <w:pPr>
        <w:tabs>
          <w:tab w:val="left" w:pos="0"/>
        </w:tabs>
        <w:spacing w:before="100" w:beforeAutospacing="1" w:after="100" w:afterAutospacing="1"/>
        <w:jc w:val="both"/>
        <w:rPr>
          <w:rFonts w:ascii="Verdana" w:hAnsi="Verdana"/>
          <w:b/>
          <w:sz w:val="32"/>
          <w:szCs w:val="32"/>
        </w:rPr>
      </w:pPr>
    </w:p>
    <w:p w:rsidR="00C21E61" w:rsidRPr="008570AE" w:rsidRDefault="00C21E61" w:rsidP="00823640">
      <w:pPr>
        <w:tabs>
          <w:tab w:val="left" w:pos="0"/>
        </w:tabs>
        <w:spacing w:before="100" w:beforeAutospacing="1" w:after="100" w:afterAutospacing="1"/>
        <w:jc w:val="both"/>
        <w:rPr>
          <w:b/>
        </w:rPr>
      </w:pPr>
      <w:r w:rsidRPr="00942AF2">
        <w:rPr>
          <w:rFonts w:ascii="Verdana" w:hAnsi="Verdana"/>
          <w:b/>
          <w:sz w:val="32"/>
          <w:szCs w:val="32"/>
        </w:rPr>
        <w:t>1</w:t>
      </w:r>
      <w:r>
        <w:rPr>
          <w:rFonts w:ascii="Verdana" w:hAnsi="Verdana"/>
          <w:b/>
          <w:sz w:val="32"/>
          <w:szCs w:val="32"/>
        </w:rPr>
        <w:t>1</w:t>
      </w:r>
      <w:r>
        <w:rPr>
          <w:b/>
        </w:rPr>
        <w:t>.</w:t>
      </w:r>
      <w:r w:rsidRPr="008570AE">
        <w:rPr>
          <w:b/>
        </w:rPr>
        <w:t xml:space="preserve">Sitozin sayısının Timin sayısına oranı 1/3 olan bir gende 150 Guanin bulunuyorsa toplam nükleotid sayısı kaçtır? </w:t>
      </w:r>
      <w:r>
        <w:rPr>
          <w:b/>
        </w:rPr>
        <w:t xml:space="preserve"> (8 PUAN)</w:t>
      </w:r>
    </w:p>
    <w:p w:rsidR="00C21E61" w:rsidRDefault="00C21E61" w:rsidP="00823640">
      <w:pPr>
        <w:rPr>
          <w:b/>
        </w:rPr>
      </w:pPr>
    </w:p>
    <w:p w:rsidR="00C21E61" w:rsidRPr="008570AE" w:rsidRDefault="00C21E61" w:rsidP="00BA7DC0">
      <w:pPr>
        <w:rPr>
          <w:b/>
        </w:rPr>
      </w:pPr>
      <w:r>
        <w:rPr>
          <w:b/>
        </w:rPr>
        <w:t xml:space="preserve">                                                                                               </w:t>
      </w:r>
    </w:p>
    <w:p w:rsidR="00C21E61" w:rsidRDefault="00C21E61" w:rsidP="004747E7">
      <w:r>
        <w:t xml:space="preserve">                                                                               </w:t>
      </w:r>
    </w:p>
    <w:p w:rsidR="00C21E61" w:rsidRDefault="00C21E61" w:rsidP="004747E7"/>
    <w:p w:rsidR="00C21E61" w:rsidRDefault="00C21E61" w:rsidP="004747E7"/>
    <w:p w:rsidR="00C21E61" w:rsidRDefault="00C21E61" w:rsidP="004747E7"/>
    <w:p w:rsidR="00C21E61" w:rsidRDefault="00C21E61" w:rsidP="004747E7"/>
    <w:p w:rsidR="00C21E61" w:rsidRDefault="00C21E61" w:rsidP="004747E7"/>
    <w:p w:rsidR="00C21E61" w:rsidRDefault="00C21E61" w:rsidP="004747E7">
      <w:r>
        <w:t xml:space="preserve">                                                                                  </w:t>
      </w:r>
    </w:p>
    <w:p w:rsidR="00C21E61" w:rsidRDefault="00C21E61" w:rsidP="004747E7"/>
    <w:p w:rsidR="00C21E61" w:rsidRDefault="00C21E61" w:rsidP="004747E7"/>
    <w:p w:rsidR="00C21E61" w:rsidRDefault="00C21E61" w:rsidP="004747E7"/>
    <w:p w:rsidR="00C21E61" w:rsidRDefault="00C21E61" w:rsidP="004747E7"/>
    <w:p w:rsidR="00C21E61" w:rsidRDefault="00C21E61" w:rsidP="004747E7"/>
    <w:p w:rsidR="00C21E61" w:rsidRDefault="00C21E61" w:rsidP="004747E7"/>
    <w:p w:rsidR="00C21E61" w:rsidRDefault="00C21E61" w:rsidP="004747E7"/>
    <w:p w:rsidR="00C21E61" w:rsidRDefault="00C21E61" w:rsidP="004747E7"/>
    <w:p w:rsidR="00C21E61" w:rsidRDefault="00C21E61" w:rsidP="004747E7"/>
    <w:p w:rsidR="00C21E61" w:rsidRDefault="00C21E61" w:rsidP="004747E7">
      <w:r>
        <w:t xml:space="preserve">                                                                                      Sınav süresi 1 (Bir) ders saatidir(40 Dk)</w:t>
      </w:r>
    </w:p>
    <w:p w:rsidR="00C21E61" w:rsidRDefault="00C21E61" w:rsidP="004747E7">
      <w:r>
        <w:t xml:space="preserve">                                                                                                                  Başarılar…</w:t>
      </w:r>
    </w:p>
    <w:p w:rsidR="00C21E61" w:rsidRDefault="00C21E61" w:rsidP="004747E7"/>
    <w:p w:rsidR="00C21E61" w:rsidRDefault="00C21E61" w:rsidP="004747E7">
      <w:pPr>
        <w:jc w:val="both"/>
        <w:rPr>
          <w:b/>
        </w:rPr>
      </w:pPr>
      <w:r>
        <w:t xml:space="preserve">                                                                                               </w:t>
      </w:r>
      <w:r w:rsidRPr="0000484F">
        <w:rPr>
          <w:b/>
        </w:rPr>
        <w:t>Fen ve Teknoloji Öğretmeni</w:t>
      </w:r>
    </w:p>
    <w:p w:rsidR="00C21E61" w:rsidRPr="0000484F" w:rsidRDefault="00C21E61" w:rsidP="004747E7">
      <w:pPr>
        <w:jc w:val="both"/>
        <w:rPr>
          <w:b/>
        </w:rPr>
      </w:pPr>
    </w:p>
    <w:p w:rsidR="00C21E61" w:rsidRPr="0000484F" w:rsidRDefault="00C21E61" w:rsidP="004747E7">
      <w:pPr>
        <w:jc w:val="both"/>
        <w:rPr>
          <w:b/>
        </w:rPr>
      </w:pPr>
      <w:r w:rsidRPr="0000484F">
        <w:rPr>
          <w:b/>
        </w:rPr>
        <w:tab/>
      </w:r>
      <w:r w:rsidRPr="0000484F">
        <w:rPr>
          <w:b/>
        </w:rPr>
        <w:tab/>
      </w:r>
      <w:r w:rsidRPr="0000484F">
        <w:rPr>
          <w:b/>
        </w:rPr>
        <w:tab/>
      </w:r>
      <w:r w:rsidRPr="0000484F">
        <w:rPr>
          <w:b/>
        </w:rPr>
        <w:tab/>
      </w:r>
      <w:r w:rsidRPr="0000484F">
        <w:rPr>
          <w:b/>
        </w:rPr>
        <w:tab/>
      </w:r>
      <w:r w:rsidRPr="0000484F">
        <w:rPr>
          <w:b/>
        </w:rPr>
        <w:tab/>
      </w:r>
      <w:r w:rsidRPr="0000484F">
        <w:rPr>
          <w:b/>
        </w:rPr>
        <w:tab/>
        <w:t xml:space="preserve">                         </w:t>
      </w:r>
      <w:r>
        <w:rPr>
          <w:b/>
        </w:rPr>
        <w:t>……………..</w:t>
      </w:r>
      <w:r w:rsidRPr="0000484F">
        <w:rPr>
          <w:b/>
        </w:rPr>
        <w:t xml:space="preserve"> </w:t>
      </w:r>
      <w:r>
        <w:rPr>
          <w:b/>
        </w:rPr>
        <w:t xml:space="preserve">  </w:t>
      </w:r>
    </w:p>
    <w:sectPr w:rsidR="00C21E61" w:rsidRPr="0000484F" w:rsidSect="001E2C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B78D2"/>
    <w:multiLevelType w:val="hybridMultilevel"/>
    <w:tmpl w:val="50FC3808"/>
    <w:lvl w:ilvl="0" w:tplc="419EC858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5D7A4C19"/>
    <w:multiLevelType w:val="hybridMultilevel"/>
    <w:tmpl w:val="87D096CE"/>
    <w:lvl w:ilvl="0" w:tplc="F336E586">
      <w:start w:val="1"/>
      <w:numFmt w:val="upperLetter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A2E795D"/>
    <w:multiLevelType w:val="hybridMultilevel"/>
    <w:tmpl w:val="DFB6DFFE"/>
    <w:lvl w:ilvl="0" w:tplc="C20838F2">
      <w:start w:val="1"/>
      <w:numFmt w:val="decimal"/>
      <w:lvlText w:val="%1."/>
      <w:lvlJc w:val="left"/>
      <w:pPr>
        <w:ind w:left="518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ABB"/>
    <w:rsid w:val="0000484F"/>
    <w:rsid w:val="00034F54"/>
    <w:rsid w:val="000461EE"/>
    <w:rsid w:val="00091974"/>
    <w:rsid w:val="000A5ABB"/>
    <w:rsid w:val="00132D47"/>
    <w:rsid w:val="001E2CEC"/>
    <w:rsid w:val="001F072A"/>
    <w:rsid w:val="002764C4"/>
    <w:rsid w:val="003D7EA5"/>
    <w:rsid w:val="00441DE2"/>
    <w:rsid w:val="004747E7"/>
    <w:rsid w:val="004871E0"/>
    <w:rsid w:val="0054340D"/>
    <w:rsid w:val="006331ED"/>
    <w:rsid w:val="00641AD1"/>
    <w:rsid w:val="00754EE3"/>
    <w:rsid w:val="00802816"/>
    <w:rsid w:val="008053BE"/>
    <w:rsid w:val="008201D7"/>
    <w:rsid w:val="00823640"/>
    <w:rsid w:val="00836CA8"/>
    <w:rsid w:val="008570AE"/>
    <w:rsid w:val="008875A4"/>
    <w:rsid w:val="00920AE9"/>
    <w:rsid w:val="00942AF2"/>
    <w:rsid w:val="00990022"/>
    <w:rsid w:val="009A488C"/>
    <w:rsid w:val="009B5A12"/>
    <w:rsid w:val="009C1137"/>
    <w:rsid w:val="00A500BC"/>
    <w:rsid w:val="00A62D3B"/>
    <w:rsid w:val="00AA3787"/>
    <w:rsid w:val="00B77771"/>
    <w:rsid w:val="00BA4A6A"/>
    <w:rsid w:val="00BA7DC0"/>
    <w:rsid w:val="00C21E61"/>
    <w:rsid w:val="00CF7243"/>
    <w:rsid w:val="00D972D1"/>
    <w:rsid w:val="00E93935"/>
    <w:rsid w:val="00F830D3"/>
    <w:rsid w:val="00FA4615"/>
    <w:rsid w:val="00FE5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AB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A5ABB"/>
    <w:rPr>
      <w:rFonts w:ascii="Times New Roman" w:eastAsia="SimSu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A5ABB"/>
    <w:pPr>
      <w:ind w:left="720"/>
      <w:contextualSpacing/>
    </w:pPr>
    <w:rPr>
      <w:rFonts w:ascii="Arial" w:eastAsia="MS Mincho" w:hAnsi="Arial" w:cs="Arial"/>
      <w:sz w:val="18"/>
      <w:szCs w:val="18"/>
    </w:rPr>
  </w:style>
  <w:style w:type="character" w:customStyle="1" w:styleId="FontStyle30">
    <w:name w:val="Font Style30"/>
    <w:uiPriority w:val="99"/>
    <w:rsid w:val="00BA7DC0"/>
    <w:rPr>
      <w:rFonts w:ascii="Arial" w:hAnsi="Arial"/>
      <w:sz w:val="18"/>
    </w:rPr>
  </w:style>
  <w:style w:type="character" w:customStyle="1" w:styleId="FontStyle27">
    <w:name w:val="Font Style27"/>
    <w:uiPriority w:val="99"/>
    <w:rsid w:val="00BA7DC0"/>
    <w:rPr>
      <w:rFonts w:ascii="Arial" w:hAnsi="Arial"/>
      <w:b/>
      <w:sz w:val="18"/>
    </w:rPr>
  </w:style>
  <w:style w:type="paragraph" w:customStyle="1" w:styleId="Style6">
    <w:name w:val="Style6"/>
    <w:basedOn w:val="Normal"/>
    <w:uiPriority w:val="99"/>
    <w:rsid w:val="00BA7DC0"/>
    <w:pPr>
      <w:widowControl w:val="0"/>
      <w:autoSpaceDE w:val="0"/>
      <w:autoSpaceDN w:val="0"/>
      <w:adjustRightInd w:val="0"/>
      <w:spacing w:line="240" w:lineRule="exact"/>
      <w:ind w:firstLine="223"/>
    </w:pPr>
    <w:rPr>
      <w:rFonts w:ascii="Arial" w:hAnsi="Arial" w:cs="Arial"/>
    </w:rPr>
  </w:style>
  <w:style w:type="paragraph" w:styleId="NoSpacing">
    <w:name w:val="No Spacing"/>
    <w:uiPriority w:val="99"/>
    <w:qFormat/>
    <w:rsid w:val="00D972D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</Pages>
  <Words>743</Words>
  <Characters>4236</Characters>
  <Application>Microsoft Office Outlook</Application>
  <DocSecurity>0</DocSecurity>
  <Lines>0</Lines>
  <Paragraphs>0</Paragraphs>
  <ScaleCrop>false</ScaleCrop>
  <Company>www.Katilimsiz.Com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fatih</cp:lastModifiedBy>
  <cp:revision>4</cp:revision>
  <dcterms:created xsi:type="dcterms:W3CDTF">2014-10-26T11:30:00Z</dcterms:created>
  <dcterms:modified xsi:type="dcterms:W3CDTF">2014-10-26T20:11:00Z</dcterms:modified>
</cp:coreProperties>
</file>